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BD118" w14:textId="4AE851AD" w:rsidR="008F4EDF" w:rsidRDefault="008F4EDF" w:rsidP="5C822420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Toc6241802"/>
      <w:bookmarkStart w:id="1" w:name="_Toc6296364"/>
      <w:r w:rsidRPr="5C822420">
        <w:rPr>
          <w:rFonts w:cs="Arial"/>
          <w:b/>
          <w:bCs/>
          <w:noProof/>
          <w:sz w:val="24"/>
          <w:szCs w:val="24"/>
        </w:rPr>
        <w:t>SA WG2 Meeting #</w:t>
      </w:r>
      <w:r w:rsidR="005D2A65" w:rsidRPr="5C822420">
        <w:rPr>
          <w:rFonts w:cs="Arial"/>
          <w:b/>
          <w:bCs/>
          <w:noProof/>
          <w:sz w:val="24"/>
          <w:szCs w:val="24"/>
        </w:rPr>
        <w:t>1</w:t>
      </w:r>
      <w:r w:rsidR="009D2E4F" w:rsidRPr="5C822420">
        <w:rPr>
          <w:rFonts w:cs="Arial"/>
          <w:b/>
          <w:bCs/>
          <w:noProof/>
          <w:sz w:val="24"/>
          <w:szCs w:val="24"/>
        </w:rPr>
        <w:t>6</w:t>
      </w:r>
      <w:r w:rsidR="009F69D2">
        <w:rPr>
          <w:rFonts w:cs="Arial"/>
          <w:b/>
          <w:bCs/>
          <w:noProof/>
          <w:sz w:val="24"/>
          <w:szCs w:val="24"/>
        </w:rPr>
        <w:t>3</w:t>
      </w:r>
      <w:r>
        <w:tab/>
      </w:r>
      <w:r w:rsidR="00A27F9B" w:rsidRPr="5C822420">
        <w:rPr>
          <w:rFonts w:cs="Arial"/>
          <w:b/>
          <w:bCs/>
          <w:noProof/>
          <w:sz w:val="24"/>
          <w:szCs w:val="24"/>
        </w:rPr>
        <w:t>S2-</w:t>
      </w:r>
      <w:r w:rsidR="00C07194" w:rsidRPr="5C822420">
        <w:rPr>
          <w:rFonts w:cs="Arial"/>
          <w:b/>
          <w:bCs/>
          <w:noProof/>
          <w:sz w:val="24"/>
          <w:szCs w:val="24"/>
        </w:rPr>
        <w:t>2</w:t>
      </w:r>
      <w:r w:rsidR="00C35625" w:rsidRPr="5C822420">
        <w:rPr>
          <w:rFonts w:cs="Arial"/>
          <w:b/>
          <w:bCs/>
          <w:noProof/>
          <w:sz w:val="24"/>
          <w:szCs w:val="24"/>
        </w:rPr>
        <w:t>4</w:t>
      </w:r>
      <w:r w:rsidR="0004091D" w:rsidRPr="5C822420">
        <w:rPr>
          <w:rFonts w:cs="Arial"/>
          <w:b/>
          <w:bCs/>
          <w:noProof/>
          <w:sz w:val="24"/>
          <w:szCs w:val="24"/>
        </w:rPr>
        <w:t>0</w:t>
      </w:r>
      <w:r w:rsidR="0055682D">
        <w:rPr>
          <w:rFonts w:cs="Arial"/>
          <w:b/>
          <w:bCs/>
          <w:noProof/>
          <w:sz w:val="24"/>
          <w:szCs w:val="24"/>
        </w:rPr>
        <w:t>06238</w:t>
      </w:r>
    </w:p>
    <w:p w14:paraId="21E151FF" w14:textId="4697CFBA" w:rsidR="008F4EDF" w:rsidRDefault="00186BEC" w:rsidP="009F69D2">
      <w:pPr>
        <w:pStyle w:val="CRCoverPage"/>
        <w:pBdr>
          <w:bottom w:val="single" w:sz="4" w:space="1" w:color="auto"/>
        </w:pBdr>
        <w:tabs>
          <w:tab w:val="left" w:pos="2694"/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>May 27 – 31</w:t>
      </w:r>
      <w:r w:rsidR="00C35625">
        <w:rPr>
          <w:b/>
          <w:noProof/>
          <w:sz w:val="24"/>
        </w:rPr>
        <w:t xml:space="preserve">, 2024, </w:t>
      </w:r>
      <w:r>
        <w:rPr>
          <w:b/>
          <w:noProof/>
          <w:sz w:val="24"/>
        </w:rPr>
        <w:t>Jeju, Korea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5C137A07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23D48F0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2199">
        <w:rPr>
          <w:rFonts w:ascii="Arial" w:hAnsi="Arial" w:cs="Arial"/>
          <w:b/>
        </w:rPr>
        <w:t>Ericsson</w:t>
      </w:r>
      <w:r w:rsidR="002C3910">
        <w:rPr>
          <w:rFonts w:ascii="Arial" w:hAnsi="Arial" w:cs="Arial"/>
          <w:b/>
        </w:rPr>
        <w:t xml:space="preserve"> </w:t>
      </w:r>
    </w:p>
    <w:p w14:paraId="34241CB2" w14:textId="133135E4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284AB7">
        <w:rPr>
          <w:rFonts w:ascii="Arial" w:hAnsi="Arial" w:cs="Arial"/>
          <w:b/>
        </w:rPr>
        <w:t>KI#2.</w:t>
      </w:r>
      <w:r w:rsidR="00D36622">
        <w:rPr>
          <w:rFonts w:ascii="Arial" w:hAnsi="Arial" w:cs="Arial"/>
          <w:b/>
        </w:rPr>
        <w:t>2</w:t>
      </w:r>
      <w:r w:rsidR="00284AB7">
        <w:rPr>
          <w:rFonts w:ascii="Arial" w:hAnsi="Arial" w:cs="Arial"/>
          <w:b/>
        </w:rPr>
        <w:t xml:space="preserve">: </w:t>
      </w:r>
      <w:r w:rsidR="00383999">
        <w:rPr>
          <w:rFonts w:ascii="Arial" w:hAnsi="Arial" w:cs="Arial"/>
          <w:b/>
        </w:rPr>
        <w:t>Evaluation of</w:t>
      </w:r>
      <w:r w:rsidR="00DA420A">
        <w:rPr>
          <w:rFonts w:ascii="Arial" w:hAnsi="Arial" w:cs="Arial"/>
          <w:b/>
        </w:rPr>
        <w:t xml:space="preserve"> Sol 2.7/2.8 and way forward proposal</w:t>
      </w:r>
    </w:p>
    <w:p w14:paraId="686D95BA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D0309">
        <w:rPr>
          <w:rFonts w:ascii="Arial" w:hAnsi="Arial" w:cs="Arial"/>
          <w:b/>
        </w:rPr>
        <w:t>Approval</w:t>
      </w:r>
    </w:p>
    <w:p w14:paraId="4F160232" w14:textId="77777777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5455B">
        <w:rPr>
          <w:rFonts w:ascii="Arial" w:hAnsi="Arial" w:cs="Arial"/>
          <w:b/>
        </w:rPr>
        <w:t>19.13</w:t>
      </w:r>
    </w:p>
    <w:p w14:paraId="1A5F1B26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D0309">
        <w:rPr>
          <w:rFonts w:ascii="Arial" w:hAnsi="Arial" w:cs="Arial"/>
          <w:b/>
        </w:rPr>
        <w:t>FS_</w:t>
      </w:r>
      <w:r w:rsidR="00284AB7">
        <w:rPr>
          <w:rFonts w:ascii="Arial" w:hAnsi="Arial" w:cs="Arial"/>
          <w:b/>
        </w:rPr>
        <w:t>MASSS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/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Rel</w:t>
      </w:r>
      <w:r w:rsidR="007044F6">
        <w:rPr>
          <w:rFonts w:ascii="Arial" w:hAnsi="Arial" w:cs="Arial"/>
          <w:b/>
        </w:rPr>
        <w:t>-1</w:t>
      </w:r>
      <w:r w:rsidR="00284AB7">
        <w:rPr>
          <w:rFonts w:ascii="Arial" w:hAnsi="Arial" w:cs="Arial"/>
          <w:b/>
        </w:rPr>
        <w:t>9</w:t>
      </w:r>
    </w:p>
    <w:p w14:paraId="4DA13242" w14:textId="6DDE5280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F2196">
        <w:rPr>
          <w:rFonts w:ascii="Arial" w:hAnsi="Arial" w:cs="Arial"/>
          <w:i/>
        </w:rPr>
        <w:t>This contribution</w:t>
      </w:r>
      <w:r w:rsidR="000272B6">
        <w:rPr>
          <w:rFonts w:ascii="Arial" w:hAnsi="Arial" w:cs="Arial"/>
          <w:i/>
        </w:rPr>
        <w:t xml:space="preserve"> </w:t>
      </w:r>
      <w:r w:rsidR="006F2FB8">
        <w:rPr>
          <w:rFonts w:ascii="Arial" w:hAnsi="Arial" w:cs="Arial"/>
          <w:i/>
        </w:rPr>
        <w:t>proposes evaluation for KI#2.2</w:t>
      </w:r>
      <w:r w:rsidR="00AE5FB6">
        <w:rPr>
          <w:rFonts w:ascii="Arial" w:hAnsi="Arial" w:cs="Arial"/>
          <w:i/>
        </w:rPr>
        <w:t xml:space="preserve"> and proposes a way forward</w:t>
      </w:r>
      <w:r w:rsidR="00D00459">
        <w:rPr>
          <w:rFonts w:ascii="Arial" w:hAnsi="Arial" w:cs="Arial"/>
          <w:i/>
        </w:rPr>
        <w:t xml:space="preserve">. </w:t>
      </w:r>
    </w:p>
    <w:p w14:paraId="3C11E352" w14:textId="16DCE2E0" w:rsidR="000272B6" w:rsidRDefault="00DA420A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 xml:space="preserve">1. </w:t>
      </w:r>
      <w:r>
        <w:tab/>
      </w:r>
      <w:r w:rsidR="008F4EDF">
        <w:t>Discussion</w:t>
      </w:r>
      <w:r w:rsidR="000272B6" w:rsidRPr="000272B6">
        <w:rPr>
          <w:rFonts w:ascii="Calibri" w:eastAsia="Malgun Gothic" w:hAnsi="Calibri" w:cs="Calibri"/>
          <w:sz w:val="22"/>
          <w:szCs w:val="22"/>
          <w:lang w:val="en-US" w:eastAsia="ko-KR"/>
        </w:rPr>
        <w:t xml:space="preserve"> </w:t>
      </w:r>
    </w:p>
    <w:p w14:paraId="40F1FC7B" w14:textId="68A91F7A" w:rsidR="00336647" w:rsidRDefault="00DA420A" w:rsidP="00CA5633">
      <w:pPr>
        <w:pStyle w:val="Heading5"/>
        <w:rPr>
          <w:lang w:val="en-US" w:eastAsia="ko-KR"/>
        </w:rPr>
      </w:pPr>
      <w:r>
        <w:rPr>
          <w:lang w:val="en-US" w:eastAsia="ko-KR"/>
        </w:rPr>
        <w:t xml:space="preserve">1.1 </w:t>
      </w:r>
      <w:r>
        <w:rPr>
          <w:lang w:val="en-US" w:eastAsia="ko-KR"/>
        </w:rPr>
        <w:tab/>
      </w:r>
      <w:r w:rsidR="00336647">
        <w:rPr>
          <w:lang w:val="en-US" w:eastAsia="ko-KR"/>
        </w:rPr>
        <w:t>Introduction</w:t>
      </w:r>
    </w:p>
    <w:p w14:paraId="16BEA671" w14:textId="01444DE7" w:rsidR="006E0274" w:rsidRDefault="006E0274" w:rsidP="00B34332">
      <w:pPr>
        <w:rPr>
          <w:lang w:val="en-US" w:eastAsia="ko-KR"/>
        </w:rPr>
      </w:pPr>
      <w:r>
        <w:rPr>
          <w:lang w:val="en-US" w:eastAsia="ko-KR"/>
        </w:rPr>
        <w:t>The main goal of KI#2.2 as agreed in the SID is to</w:t>
      </w:r>
      <w:r w:rsidR="00320469">
        <w:rPr>
          <w:lang w:val="en-US" w:eastAsia="ko-KR"/>
        </w:rPr>
        <w:t xml:space="preserve"> find options to</w:t>
      </w:r>
      <w:r>
        <w:rPr>
          <w:lang w:val="en-US" w:eastAsia="ko-KR"/>
        </w:rPr>
        <w:t xml:space="preserve"> simplify ATSSS over non-3GPP access, </w:t>
      </w:r>
      <w:proofErr w:type="gramStart"/>
      <w:r>
        <w:rPr>
          <w:lang w:val="en-US" w:eastAsia="ko-KR"/>
        </w:rPr>
        <w:t>e.g.</w:t>
      </w:r>
      <w:proofErr w:type="gramEnd"/>
      <w:r>
        <w:rPr>
          <w:lang w:val="en-US" w:eastAsia="ko-KR"/>
        </w:rPr>
        <w:t xml:space="preserve"> as stated in the SID:</w:t>
      </w:r>
    </w:p>
    <w:p w14:paraId="07AE311F" w14:textId="77777777" w:rsidR="006E0274" w:rsidRPr="00880072" w:rsidRDefault="006E0274" w:rsidP="002B1C2D">
      <w:pPr>
        <w:pStyle w:val="B1"/>
        <w:ind w:firstLine="0"/>
        <w:rPr>
          <w:lang w:val="en-US"/>
        </w:rPr>
      </w:pPr>
      <w:r w:rsidRPr="00880072">
        <w:rPr>
          <w:lang w:val="en-US"/>
        </w:rPr>
        <w:t>WT</w:t>
      </w:r>
      <w:r>
        <w:rPr>
          <w:lang w:val="en-US"/>
        </w:rPr>
        <w:t>#3</w:t>
      </w:r>
      <w:r w:rsidRPr="00880072">
        <w:rPr>
          <w:lang w:val="en-US"/>
        </w:rPr>
        <w:t xml:space="preserve">: Study whether and how to define a functional architecture and procedures for </w:t>
      </w:r>
      <w:r w:rsidRPr="00880072">
        <w:t xml:space="preserve">steering, </w:t>
      </w:r>
      <w:proofErr w:type="gramStart"/>
      <w:r w:rsidRPr="00880072">
        <w:t>switching</w:t>
      </w:r>
      <w:proofErr w:type="gramEnd"/>
      <w:r w:rsidRPr="00880072">
        <w:t xml:space="preserve"> and splitting of traffic </w:t>
      </w:r>
      <w:r w:rsidRPr="00AE5FB6">
        <w:rPr>
          <w:i/>
          <w:iCs/>
          <w:u w:val="single"/>
          <w:lang w:val="en-US"/>
        </w:rPr>
        <w:t>not based on current TNGF/N3IWF to simplify the operation over non-3GPP access</w:t>
      </w:r>
      <w:r w:rsidRPr="00880072">
        <w:rPr>
          <w:lang w:val="en-US"/>
        </w:rPr>
        <w:t xml:space="preserve"> without compromising the security of the 5G network. </w:t>
      </w:r>
    </w:p>
    <w:p w14:paraId="1F1221D8" w14:textId="6A2488FC" w:rsidR="006E0274" w:rsidRDefault="002B1C2D" w:rsidP="00B34332">
      <w:pPr>
        <w:rPr>
          <w:lang w:val="en-US" w:eastAsia="ko-KR"/>
        </w:rPr>
      </w:pPr>
      <w:r>
        <w:rPr>
          <w:lang w:val="en-US" w:eastAsia="ko-KR"/>
        </w:rPr>
        <w:t>It is also clear in the justification that the intent never was to define a solution that support all capabilities of rel-18 ATSSS</w:t>
      </w:r>
      <w:r w:rsidR="00DA420A">
        <w:rPr>
          <w:lang w:val="en-US" w:eastAsia="ko-KR"/>
        </w:rPr>
        <w:t>,</w:t>
      </w:r>
      <w:r w:rsidR="001E4386">
        <w:rPr>
          <w:lang w:val="en-US" w:eastAsia="ko-KR"/>
        </w:rPr>
        <w:t xml:space="preserve"> and that the solution would not assume N3IWF/TNGF, as stated in the Justification part of the SID</w:t>
      </w:r>
      <w:r>
        <w:rPr>
          <w:lang w:val="en-US" w:eastAsia="ko-KR"/>
        </w:rPr>
        <w:t>:</w:t>
      </w:r>
    </w:p>
    <w:p w14:paraId="22BF4EEF" w14:textId="16CB8813" w:rsidR="001E4386" w:rsidRDefault="001E4386" w:rsidP="001E4386">
      <w:pPr>
        <w:pStyle w:val="B1"/>
        <w:ind w:firstLine="0"/>
        <w:rPr>
          <w:lang w:val="en-US" w:eastAsia="ko-KR"/>
        </w:rPr>
      </w:pPr>
      <w:r w:rsidRPr="008E2E33">
        <w:t xml:space="preserve">At the same time, many network deployments do not have such nodes and it is therefore beneficial to study how to support a </w:t>
      </w:r>
      <w:r w:rsidRPr="00AE5FB6">
        <w:rPr>
          <w:i/>
          <w:iCs/>
          <w:u w:val="single"/>
        </w:rPr>
        <w:t>limited set of access traffic aggregation and steering features</w:t>
      </w:r>
      <w:r w:rsidRPr="008E2E33">
        <w:t xml:space="preserve"> applicable to non-integrated</w:t>
      </w:r>
      <w:r>
        <w:t xml:space="preserve"> </w:t>
      </w:r>
      <w:r w:rsidRPr="00B765B7">
        <w:t xml:space="preserve">non-3GPP access </w:t>
      </w:r>
      <w:r w:rsidRPr="00AE5FB6">
        <w:rPr>
          <w:i/>
          <w:iCs/>
          <w:u w:val="single"/>
          <w:lang w:val="en-US"/>
        </w:rPr>
        <w:t>not based on TNGF/N3IWF</w:t>
      </w:r>
      <w:r w:rsidRPr="008E2E33">
        <w:t>.</w:t>
      </w:r>
    </w:p>
    <w:p w14:paraId="139BB142" w14:textId="77777777" w:rsidR="002B1C2D" w:rsidRDefault="002B1C2D" w:rsidP="00B34332">
      <w:pPr>
        <w:rPr>
          <w:lang w:val="en-US" w:eastAsia="ko-KR"/>
        </w:rPr>
      </w:pPr>
    </w:p>
    <w:p w14:paraId="7D5F1F04" w14:textId="47037449" w:rsidR="00B34332" w:rsidRPr="00B34332" w:rsidRDefault="00B34332" w:rsidP="00B34332">
      <w:pPr>
        <w:rPr>
          <w:lang w:val="en-US" w:eastAsia="ko-KR"/>
        </w:rPr>
      </w:pPr>
      <w:r>
        <w:rPr>
          <w:lang w:val="en-US" w:eastAsia="ko-KR"/>
        </w:rPr>
        <w:t xml:space="preserve">Out of all solutions proposed for KI#2.2 in TR 23.700-54, </w:t>
      </w:r>
      <w:proofErr w:type="gramStart"/>
      <w:r>
        <w:rPr>
          <w:lang w:val="en-US" w:eastAsia="ko-KR"/>
        </w:rPr>
        <w:t>it is clear that solutions</w:t>
      </w:r>
      <w:proofErr w:type="gramEnd"/>
      <w:r>
        <w:rPr>
          <w:lang w:val="en-US" w:eastAsia="ko-KR"/>
        </w:rPr>
        <w:t xml:space="preserve"> 2.7/2.8 </w:t>
      </w:r>
      <w:r w:rsidR="00682C3E">
        <w:rPr>
          <w:lang w:val="en-US" w:eastAsia="ko-KR"/>
        </w:rPr>
        <w:t xml:space="preserve">provide </w:t>
      </w:r>
      <w:r w:rsidR="001E4386">
        <w:rPr>
          <w:lang w:val="en-US" w:eastAsia="ko-KR"/>
        </w:rPr>
        <w:t xml:space="preserve">the most simplification </w:t>
      </w:r>
      <w:r w:rsidR="004A06E8">
        <w:rPr>
          <w:lang w:val="en-US" w:eastAsia="ko-KR"/>
        </w:rPr>
        <w:t xml:space="preserve">compared to other solutions (more detailed comparison </w:t>
      </w:r>
      <w:r w:rsidR="003210F7">
        <w:rPr>
          <w:lang w:val="en-US" w:eastAsia="ko-KR"/>
        </w:rPr>
        <w:t>provided in</w:t>
      </w:r>
      <w:r w:rsidR="004A06E8">
        <w:rPr>
          <w:lang w:val="en-US" w:eastAsia="ko-KR"/>
        </w:rPr>
        <w:t xml:space="preserve"> </w:t>
      </w:r>
      <w:r w:rsidR="004A06E8" w:rsidRPr="00511CE6">
        <w:rPr>
          <w:lang w:val="en-US" w:eastAsia="ko-KR"/>
        </w:rPr>
        <w:t xml:space="preserve">Annex </w:t>
      </w:r>
      <w:r w:rsidR="00511CE6" w:rsidRPr="00511CE6">
        <w:rPr>
          <w:lang w:val="en-US" w:eastAsia="ko-KR"/>
        </w:rPr>
        <w:t>A</w:t>
      </w:r>
      <w:r w:rsidR="004A06E8" w:rsidRPr="00511CE6">
        <w:rPr>
          <w:lang w:val="en-US" w:eastAsia="ko-KR"/>
        </w:rPr>
        <w:t xml:space="preserve"> below</w:t>
      </w:r>
      <w:r w:rsidR="004A06E8">
        <w:rPr>
          <w:lang w:val="en-US" w:eastAsia="ko-KR"/>
        </w:rPr>
        <w:t>).</w:t>
      </w:r>
    </w:p>
    <w:p w14:paraId="30BEA774" w14:textId="37F8BF9D" w:rsidR="00CF2626" w:rsidRDefault="00225E32" w:rsidP="00E5240B">
      <w:pPr>
        <w:spacing w:before="120"/>
        <w:rPr>
          <w:lang w:val="en-US" w:eastAsia="ko-KR"/>
        </w:rPr>
      </w:pPr>
      <w:r>
        <w:rPr>
          <w:lang w:val="en-US" w:eastAsia="ko-KR"/>
        </w:rPr>
        <w:t xml:space="preserve">This paper </w:t>
      </w:r>
      <w:r w:rsidR="004A06E8">
        <w:rPr>
          <w:lang w:val="en-US" w:eastAsia="ko-KR"/>
        </w:rPr>
        <w:t xml:space="preserve">discusses </w:t>
      </w:r>
      <w:r w:rsidR="003210F7">
        <w:rPr>
          <w:lang w:val="en-US" w:eastAsia="ko-KR"/>
        </w:rPr>
        <w:t>some</w:t>
      </w:r>
      <w:r w:rsidR="004A06E8">
        <w:rPr>
          <w:lang w:val="en-US" w:eastAsia="ko-KR"/>
        </w:rPr>
        <w:t xml:space="preserve"> </w:t>
      </w:r>
      <w:r w:rsidR="003210F7">
        <w:rPr>
          <w:lang w:val="en-US" w:eastAsia="ko-KR"/>
        </w:rPr>
        <w:t>aspects</w:t>
      </w:r>
      <w:r w:rsidR="004A06E8">
        <w:rPr>
          <w:lang w:val="en-US" w:eastAsia="ko-KR"/>
        </w:rPr>
        <w:t xml:space="preserve"> that have been raised with solutions 2.7/2.8</w:t>
      </w:r>
      <w:r w:rsidRPr="00511CE6">
        <w:rPr>
          <w:lang w:val="en-US" w:eastAsia="ko-KR"/>
        </w:rPr>
        <w:t>.</w:t>
      </w:r>
      <w:r w:rsidR="00CF2626">
        <w:rPr>
          <w:lang w:val="en-US" w:eastAsia="ko-KR"/>
        </w:rPr>
        <w:t xml:space="preserve"> </w:t>
      </w:r>
      <w:r>
        <w:rPr>
          <w:lang w:val="en-US" w:eastAsia="ko-KR"/>
        </w:rPr>
        <w:t xml:space="preserve"> </w:t>
      </w:r>
    </w:p>
    <w:p w14:paraId="23364C09" w14:textId="65787500" w:rsidR="00E661B6" w:rsidRDefault="00DA420A" w:rsidP="00336647">
      <w:pPr>
        <w:spacing w:before="120"/>
        <w:rPr>
          <w:lang w:val="en-US" w:eastAsia="ko-KR"/>
        </w:rPr>
      </w:pPr>
      <w:r>
        <w:rPr>
          <w:lang w:val="en-US" w:eastAsia="ko-KR"/>
        </w:rPr>
        <w:t>In the discussion below, w</w:t>
      </w:r>
      <w:r w:rsidR="00E661B6">
        <w:rPr>
          <w:lang w:val="en-US" w:eastAsia="ko-KR"/>
        </w:rPr>
        <w:t>e divide the solutions in the TR into the following categories:</w:t>
      </w:r>
    </w:p>
    <w:p w14:paraId="0D15CEF2" w14:textId="1CF2028C" w:rsidR="00E661B6" w:rsidRDefault="00E661B6" w:rsidP="00E661B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>
        <w:rPr>
          <w:lang w:val="en-US" w:eastAsia="ko-KR"/>
        </w:rPr>
        <w:tab/>
      </w:r>
      <w:r w:rsidRPr="00E661B6">
        <w:rPr>
          <w:b/>
          <w:bCs/>
          <w:lang w:val="en-US" w:eastAsia="ko-KR"/>
        </w:rPr>
        <w:t>Category 1:</w:t>
      </w:r>
      <w:r w:rsidRPr="00E661B6">
        <w:rPr>
          <w:lang w:val="en-US" w:eastAsia="ko-KR"/>
        </w:rPr>
        <w:t xml:space="preserve"> </w:t>
      </w:r>
      <w:r>
        <w:rPr>
          <w:lang w:val="en-US" w:eastAsia="ko-KR"/>
        </w:rPr>
        <w:t xml:space="preserve"> </w:t>
      </w:r>
      <w:r w:rsidRPr="00E661B6">
        <w:rPr>
          <w:lang w:val="en-US" w:eastAsia="ko-KR"/>
        </w:rPr>
        <w:t>Solutions using IKEv2/</w:t>
      </w:r>
      <w:proofErr w:type="spellStart"/>
      <w:r w:rsidRPr="00E661B6">
        <w:rPr>
          <w:lang w:val="en-US" w:eastAsia="ko-KR"/>
        </w:rPr>
        <w:t>IPSec</w:t>
      </w:r>
      <w:proofErr w:type="spellEnd"/>
      <w:r w:rsidRPr="00E661B6">
        <w:rPr>
          <w:lang w:val="en-US" w:eastAsia="ko-KR"/>
        </w:rPr>
        <w:t xml:space="preserve"> between UE and UPF, without N3IWF/TNGF and without NAS via non-3GPP</w:t>
      </w:r>
      <w:r>
        <w:rPr>
          <w:lang w:val="en-US" w:eastAsia="ko-KR"/>
        </w:rPr>
        <w:t xml:space="preserve"> (Solutions 2.2 and 2.6)</w:t>
      </w:r>
    </w:p>
    <w:p w14:paraId="7AF88A6D" w14:textId="088CD7EC" w:rsidR="00E661B6" w:rsidRDefault="00E661B6" w:rsidP="00E661B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>
        <w:rPr>
          <w:lang w:val="en-US" w:eastAsia="ko-KR"/>
        </w:rPr>
        <w:tab/>
      </w:r>
      <w:r w:rsidRPr="00E661B6">
        <w:rPr>
          <w:b/>
          <w:bCs/>
          <w:lang w:val="en-US" w:eastAsia="ko-KR"/>
        </w:rPr>
        <w:t>Category 2:</w:t>
      </w:r>
      <w:r w:rsidRPr="00E661B6">
        <w:rPr>
          <w:lang w:val="en-US" w:eastAsia="ko-KR"/>
        </w:rPr>
        <w:t xml:space="preserve"> Solutions using MPQUIC between UE and UPF, without N3IWF/TNGF, without IKEv2/</w:t>
      </w:r>
      <w:proofErr w:type="spellStart"/>
      <w:r w:rsidRPr="00E661B6">
        <w:rPr>
          <w:lang w:val="en-US" w:eastAsia="ko-KR"/>
        </w:rPr>
        <w:t>IPSec</w:t>
      </w:r>
      <w:proofErr w:type="spellEnd"/>
      <w:r w:rsidRPr="00E661B6">
        <w:rPr>
          <w:lang w:val="en-US" w:eastAsia="ko-KR"/>
        </w:rPr>
        <w:t xml:space="preserve"> and without NAS via non-3GPP</w:t>
      </w:r>
      <w:r w:rsidR="00566647">
        <w:rPr>
          <w:lang w:val="en-US" w:eastAsia="ko-KR"/>
        </w:rPr>
        <w:t xml:space="preserve"> </w:t>
      </w:r>
      <w:r>
        <w:rPr>
          <w:lang w:val="en-US" w:eastAsia="ko-KR"/>
        </w:rPr>
        <w:t>(Solutions 2.7 and 2.8)</w:t>
      </w:r>
    </w:p>
    <w:p w14:paraId="04F2E389" w14:textId="1A497921" w:rsidR="00E661B6" w:rsidRDefault="00E661B6" w:rsidP="00E661B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>
        <w:rPr>
          <w:lang w:val="en-US" w:eastAsia="ko-KR"/>
        </w:rPr>
        <w:tab/>
      </w:r>
      <w:r w:rsidRPr="00E661B6">
        <w:rPr>
          <w:b/>
          <w:bCs/>
          <w:lang w:val="en-US" w:eastAsia="ko-KR"/>
        </w:rPr>
        <w:t>Category 3:</w:t>
      </w:r>
      <w:r w:rsidRPr="00E661B6">
        <w:rPr>
          <w:lang w:val="en-US" w:eastAsia="ko-KR"/>
        </w:rPr>
        <w:t xml:space="preserve"> Solutions based on existing N3IWF/TNGF</w:t>
      </w:r>
      <w:r>
        <w:rPr>
          <w:lang w:val="en-US" w:eastAsia="ko-KR"/>
        </w:rPr>
        <w:t xml:space="preserve"> (solutions 2.12 and 2.13)</w:t>
      </w:r>
    </w:p>
    <w:p w14:paraId="53D80037" w14:textId="36F59F26" w:rsidR="00E661B6" w:rsidRDefault="00E661B6" w:rsidP="00E661B6">
      <w:pPr>
        <w:spacing w:before="120"/>
        <w:rPr>
          <w:lang w:val="en-US" w:eastAsia="ko-KR"/>
        </w:rPr>
      </w:pPr>
      <w:r>
        <w:rPr>
          <w:lang w:val="en-US" w:eastAsia="ko-KR"/>
        </w:rPr>
        <w:t>Below we address the concerns expressed in NWM with category 2 primarily.</w:t>
      </w:r>
    </w:p>
    <w:p w14:paraId="5F951017" w14:textId="527C6D75" w:rsidR="00A7465C" w:rsidRPr="00A7465C" w:rsidRDefault="00DA420A" w:rsidP="00CA5633">
      <w:pPr>
        <w:pStyle w:val="Heading5"/>
        <w:rPr>
          <w:lang w:val="en-US" w:eastAsia="ko-KR"/>
        </w:rPr>
      </w:pPr>
      <w:r>
        <w:rPr>
          <w:lang w:val="en-US" w:eastAsia="ko-KR"/>
        </w:rPr>
        <w:t xml:space="preserve">1.2 </w:t>
      </w:r>
      <w:r>
        <w:rPr>
          <w:lang w:val="en-US" w:eastAsia="ko-KR"/>
        </w:rPr>
        <w:tab/>
      </w:r>
      <w:r w:rsidR="00A7465C">
        <w:rPr>
          <w:lang w:val="en-US" w:eastAsia="ko-KR"/>
        </w:rPr>
        <w:t xml:space="preserve">Generalization to enable </w:t>
      </w:r>
      <w:r w:rsidR="00A7465C" w:rsidRPr="00A7465C">
        <w:rPr>
          <w:lang w:val="en-US" w:eastAsia="ko-KR"/>
        </w:rPr>
        <w:t>ATSSS-lite with MA PDU Session Establis</w:t>
      </w:r>
      <w:r w:rsidR="00A7465C">
        <w:rPr>
          <w:lang w:val="en-US" w:eastAsia="ko-KR"/>
        </w:rPr>
        <w:t xml:space="preserve">hment in non-3GPP </w:t>
      </w:r>
      <w:proofErr w:type="gramStart"/>
      <w:r w:rsidR="00A7465C">
        <w:rPr>
          <w:lang w:val="en-US" w:eastAsia="ko-KR"/>
        </w:rPr>
        <w:t>access</w:t>
      </w:r>
      <w:proofErr w:type="gramEnd"/>
    </w:p>
    <w:p w14:paraId="68E8B5C6" w14:textId="6056072F" w:rsidR="00336647" w:rsidRDefault="00CA5633" w:rsidP="00336647">
      <w:pPr>
        <w:spacing w:before="120"/>
        <w:rPr>
          <w:lang w:val="en-IN" w:eastAsia="ko-KR"/>
        </w:rPr>
      </w:pPr>
      <w:r>
        <w:rPr>
          <w:lang w:val="en-US" w:eastAsia="ko-KR"/>
        </w:rPr>
        <w:t xml:space="preserve">One concern expressed is that </w:t>
      </w:r>
      <w:r w:rsidR="00336647">
        <w:rPr>
          <w:lang w:val="en-US" w:eastAsia="ko-KR"/>
        </w:rPr>
        <w:t>sol</w:t>
      </w:r>
      <w:r>
        <w:rPr>
          <w:lang w:val="en-US" w:eastAsia="ko-KR"/>
        </w:rPr>
        <w:t xml:space="preserve"> 2.7/2.8</w:t>
      </w:r>
      <w:r w:rsidR="00336647">
        <w:rPr>
          <w:lang w:val="en-US" w:eastAsia="ko-KR"/>
        </w:rPr>
        <w:t xml:space="preserve"> h</w:t>
      </w:r>
      <w:r w:rsidR="00336647" w:rsidRPr="00336647">
        <w:rPr>
          <w:lang w:val="en-IN" w:eastAsia="ko-KR"/>
        </w:rPr>
        <w:t>as a dependency that MA PDU Session shall be first established over the 3GPP access and cannot operate when 3GPP access is not available</w:t>
      </w:r>
      <w:r w:rsidR="00336647">
        <w:rPr>
          <w:lang w:val="en-IN" w:eastAsia="ko-KR"/>
        </w:rPr>
        <w:t>.</w:t>
      </w:r>
    </w:p>
    <w:p w14:paraId="419185AD" w14:textId="08E717A5" w:rsidR="00795F3D" w:rsidRDefault="00795F3D" w:rsidP="00660F1E">
      <w:pPr>
        <w:spacing w:before="120"/>
        <w:rPr>
          <w:lang w:val="en-US" w:eastAsia="ko-KR"/>
        </w:rPr>
      </w:pPr>
      <w:r>
        <w:rPr>
          <w:lang w:val="en-US" w:eastAsia="ko-KR"/>
        </w:rPr>
        <w:t>I</w:t>
      </w:r>
      <w:r w:rsidR="00336647">
        <w:rPr>
          <w:lang w:val="en-US" w:eastAsia="ko-KR"/>
        </w:rPr>
        <w:t xml:space="preserve">t should be noted that Sol 2.7/2.8 is not a parallel track. It is an optimization/simplification </w:t>
      </w:r>
      <w:r w:rsidR="006C7350">
        <w:rPr>
          <w:lang w:val="en-US" w:eastAsia="ko-KR"/>
        </w:rPr>
        <w:t xml:space="preserve">to existing ATSSS </w:t>
      </w:r>
      <w:r w:rsidR="00336647">
        <w:rPr>
          <w:lang w:val="en-US" w:eastAsia="ko-KR"/>
        </w:rPr>
        <w:t xml:space="preserve">that can be used in certain scenarios. </w:t>
      </w:r>
      <w:r w:rsidR="000F11CC">
        <w:rPr>
          <w:lang w:val="en-US" w:eastAsia="ko-KR"/>
        </w:rPr>
        <w:t xml:space="preserve">For scenarios where there is a need to operator non-3GPP access standalone, </w:t>
      </w:r>
      <w:proofErr w:type="gramStart"/>
      <w:r w:rsidR="000F11CC">
        <w:rPr>
          <w:lang w:val="en-US" w:eastAsia="ko-KR"/>
        </w:rPr>
        <w:t>e.g.</w:t>
      </w:r>
      <w:proofErr w:type="gramEnd"/>
      <w:r w:rsidR="000F11CC">
        <w:rPr>
          <w:lang w:val="en-US" w:eastAsia="ko-KR"/>
        </w:rPr>
        <w:t xml:space="preserve"> with </w:t>
      </w:r>
      <w:r w:rsidR="000F11CC">
        <w:rPr>
          <w:lang w:val="en-US" w:eastAsia="ko-KR"/>
        </w:rPr>
        <w:lastRenderedPageBreak/>
        <w:t xml:space="preserve">single-access PDU Sessions </w:t>
      </w:r>
      <w:r w:rsidR="00BE5520">
        <w:rPr>
          <w:lang w:val="en-US" w:eastAsia="ko-KR"/>
        </w:rPr>
        <w:t xml:space="preserve">over </w:t>
      </w:r>
      <w:r w:rsidR="000F11CC">
        <w:rPr>
          <w:lang w:val="en-US" w:eastAsia="ko-KR"/>
        </w:rPr>
        <w:t xml:space="preserve">non-3GPP access, the existing rel-18 solutions are available and can co-exist with sol 2.7/2.8. </w:t>
      </w:r>
    </w:p>
    <w:p w14:paraId="4C11D60D" w14:textId="693D9052" w:rsidR="003475B3" w:rsidRDefault="003475B3" w:rsidP="003475B3">
      <w:pPr>
        <w:pStyle w:val="B1"/>
        <w:ind w:left="0" w:firstLine="0"/>
        <w:rPr>
          <w:lang w:val="en-US" w:eastAsia="ko-KR"/>
        </w:rPr>
      </w:pPr>
    </w:p>
    <w:p w14:paraId="0485A3F8" w14:textId="13285409" w:rsidR="003475B3" w:rsidRDefault="00DA420A" w:rsidP="00082C81">
      <w:pPr>
        <w:pStyle w:val="Heading5"/>
        <w:rPr>
          <w:lang w:val="en-US" w:eastAsia="ko-KR"/>
        </w:rPr>
      </w:pPr>
      <w:r>
        <w:rPr>
          <w:lang w:val="en-US" w:eastAsia="ko-KR"/>
        </w:rPr>
        <w:t xml:space="preserve">1.3 </w:t>
      </w:r>
      <w:r>
        <w:rPr>
          <w:lang w:val="en-US" w:eastAsia="ko-KR"/>
        </w:rPr>
        <w:tab/>
      </w:r>
      <w:r w:rsidR="003475B3">
        <w:rPr>
          <w:lang w:val="en-US" w:eastAsia="ko-KR"/>
        </w:rPr>
        <w:t xml:space="preserve">Support of </w:t>
      </w:r>
      <w:r w:rsidR="00C31FEE">
        <w:rPr>
          <w:lang w:val="en-US" w:eastAsia="ko-KR"/>
        </w:rPr>
        <w:t>all Steering Functionalities</w:t>
      </w:r>
    </w:p>
    <w:p w14:paraId="1D5917E6" w14:textId="1BA61157" w:rsidR="00C31FEE" w:rsidRDefault="00C31FEE" w:rsidP="003475B3">
      <w:pPr>
        <w:pStyle w:val="B1"/>
        <w:ind w:left="0" w:firstLine="0"/>
        <w:rPr>
          <w:lang w:val="en-US" w:eastAsia="ko-KR"/>
        </w:rPr>
      </w:pPr>
      <w:r>
        <w:rPr>
          <w:lang w:val="en-US" w:eastAsia="ko-KR"/>
        </w:rPr>
        <w:t xml:space="preserve">Another concern raised is that Sol 2.7/2.8 do not support ATSSS-LL. </w:t>
      </w:r>
    </w:p>
    <w:p w14:paraId="3DB95EF4" w14:textId="665A1B89" w:rsidR="001E3CB8" w:rsidRDefault="00082C81" w:rsidP="00082C81">
      <w:r>
        <w:t>However, ATSSS-LL is already supported by rel-18 ATSSS and Sol 2.7/2.8 do not claim to replace rel-18, it is just an optimization for certain scenario</w:t>
      </w:r>
      <w:r w:rsidR="001E3CB8">
        <w:t xml:space="preserve">s. </w:t>
      </w:r>
      <w:r w:rsidR="003210F7">
        <w:t xml:space="preserve">The SID also clearly state that the goal is to study how a </w:t>
      </w:r>
      <w:r w:rsidR="003210F7" w:rsidRPr="003210F7">
        <w:t xml:space="preserve">limited set of access traffic aggregation and steering features </w:t>
      </w:r>
      <w:r w:rsidR="003210F7">
        <w:t xml:space="preserve">can be supported in a simplified way. </w:t>
      </w:r>
      <w:r w:rsidR="001E3CB8">
        <w:t xml:space="preserve">The argument that Sol 2.7/2.8 do not support ATSSS-LL are therefore </w:t>
      </w:r>
      <w:r w:rsidR="007D3345">
        <w:t>unfounded</w:t>
      </w:r>
      <w:r>
        <w:t xml:space="preserve">. </w:t>
      </w:r>
    </w:p>
    <w:p w14:paraId="68FC60C1" w14:textId="08063793" w:rsidR="00082C81" w:rsidRDefault="001E3CB8" w:rsidP="00082C81">
      <w:r>
        <w:t xml:space="preserve">It may however still be interesting to find solutions that simplify ATSSS over non-3GPP also for ATSSS-LL. </w:t>
      </w:r>
      <w:r w:rsidR="00082C81" w:rsidRPr="5C128524">
        <w:t>Solutions 2.2 and 2.6 achieve some simplification (avoiding NAS via non-3GPP access) but at the same time introduce new requirements in UPF and also new interfaces.</w:t>
      </w:r>
      <w:r w:rsidR="00082C81">
        <w:t xml:space="preserve"> Also, t</w:t>
      </w:r>
      <w:r w:rsidR="00082C81" w:rsidRPr="5C128524">
        <w:t xml:space="preserve">he existing rel-18 solution for ATSSS with ePDG can </w:t>
      </w:r>
      <w:r w:rsidR="00082C81">
        <w:t xml:space="preserve">already </w:t>
      </w:r>
      <w:r w:rsidR="00082C81" w:rsidRPr="5C128524">
        <w:t>fulfil similar functionality as Sol</w:t>
      </w:r>
      <w:r w:rsidR="00082C81">
        <w:t xml:space="preserve">utions </w:t>
      </w:r>
      <w:r w:rsidR="00082C81" w:rsidRPr="5C128524">
        <w:t xml:space="preserve">2.2 and 2.6.  </w:t>
      </w:r>
      <w:r w:rsidR="00082C81">
        <w:t>These solutions therefore do not introduce any substantial simplifications compared to a pre-rel-19 system. It can however be possible to collocate the ePDG with UPF as described in Sol 2.2 as a deployment option</w:t>
      </w:r>
      <w:r w:rsidR="00813BFD">
        <w:t xml:space="preserve"> or</w:t>
      </w:r>
      <w:r w:rsidR="00043550">
        <w:t>, together with SA3, identify solutions with IP</w:t>
      </w:r>
      <w:r w:rsidR="00A4210B">
        <w:t xml:space="preserve">Sec </w:t>
      </w:r>
      <w:r w:rsidR="000E76DE">
        <w:t xml:space="preserve">between UE and UPF that are more </w:t>
      </w:r>
      <w:r w:rsidR="00BF06BA">
        <w:t>lightweight</w:t>
      </w:r>
      <w:r w:rsidR="000E76DE">
        <w:t xml:space="preserve"> than Sol</w:t>
      </w:r>
      <w:r w:rsidR="001037A8">
        <w:t xml:space="preserve"> </w:t>
      </w:r>
      <w:r w:rsidR="000E76DE">
        <w:t>2.6</w:t>
      </w:r>
      <w:r w:rsidR="00082C81">
        <w:t>.</w:t>
      </w:r>
      <w:r w:rsidR="00813BFD">
        <w:t xml:space="preserve"> </w:t>
      </w:r>
    </w:p>
    <w:p w14:paraId="3518C25A" w14:textId="73220BFF" w:rsidR="00082C81" w:rsidRPr="007051E7" w:rsidRDefault="00082C81" w:rsidP="00082C81">
      <w:pPr>
        <w:rPr>
          <w:b/>
          <w:bCs/>
        </w:rPr>
      </w:pPr>
      <w:r w:rsidRPr="007051E7">
        <w:rPr>
          <w:b/>
          <w:bCs/>
        </w:rPr>
        <w:t xml:space="preserve">Observation </w:t>
      </w:r>
      <w:r w:rsidR="00795F3D">
        <w:rPr>
          <w:b/>
          <w:bCs/>
        </w:rPr>
        <w:t>1</w:t>
      </w:r>
      <w:r w:rsidRPr="007051E7">
        <w:rPr>
          <w:b/>
          <w:bCs/>
        </w:rPr>
        <w:t>: Sol 2.2, collocating ePDG with UPF, can be supported as a deployment option</w:t>
      </w:r>
      <w:r w:rsidR="001E3CB8">
        <w:rPr>
          <w:b/>
          <w:bCs/>
        </w:rPr>
        <w:t xml:space="preserve"> with minor enhancements to the standard (delivering ePDG IP address via SM NAS to the UE)</w:t>
      </w:r>
      <w:r w:rsidR="00F529EE">
        <w:rPr>
          <w:b/>
          <w:bCs/>
        </w:rPr>
        <w:t xml:space="preserve">. Alternatively, </w:t>
      </w:r>
      <w:r w:rsidR="00F529EE" w:rsidRPr="00F529EE">
        <w:rPr>
          <w:b/>
          <w:bCs/>
        </w:rPr>
        <w:t xml:space="preserve">together with SA3, solutions with IPSec between UE and UPF that are more </w:t>
      </w:r>
      <w:r w:rsidR="00BF06BA" w:rsidRPr="00F529EE">
        <w:rPr>
          <w:b/>
          <w:bCs/>
        </w:rPr>
        <w:t>light</w:t>
      </w:r>
      <w:r w:rsidR="00BF06BA">
        <w:rPr>
          <w:b/>
          <w:bCs/>
        </w:rPr>
        <w:t>w</w:t>
      </w:r>
      <w:r w:rsidR="00BF06BA" w:rsidRPr="00F529EE">
        <w:rPr>
          <w:b/>
          <w:bCs/>
        </w:rPr>
        <w:t>eight</w:t>
      </w:r>
      <w:r w:rsidR="00F529EE" w:rsidRPr="00F529EE">
        <w:rPr>
          <w:b/>
          <w:bCs/>
        </w:rPr>
        <w:t xml:space="preserve"> than Sol 2.6</w:t>
      </w:r>
      <w:r w:rsidR="00FB24CC">
        <w:rPr>
          <w:b/>
          <w:bCs/>
        </w:rPr>
        <w:t xml:space="preserve"> can also be </w:t>
      </w:r>
      <w:r w:rsidR="00BF06BA">
        <w:rPr>
          <w:b/>
          <w:bCs/>
        </w:rPr>
        <w:t>considered.</w:t>
      </w:r>
    </w:p>
    <w:p w14:paraId="30B361DC" w14:textId="77777777" w:rsidR="00C31FEE" w:rsidRDefault="00C31FEE" w:rsidP="003475B3">
      <w:pPr>
        <w:pStyle w:val="B1"/>
        <w:ind w:left="0" w:firstLine="0"/>
        <w:rPr>
          <w:lang w:eastAsia="ko-KR"/>
        </w:rPr>
      </w:pPr>
    </w:p>
    <w:p w14:paraId="697D36CE" w14:textId="19D1ABF1" w:rsidR="001E3CB8" w:rsidRDefault="00DA420A" w:rsidP="00E661B6">
      <w:pPr>
        <w:pStyle w:val="Heading5"/>
        <w:rPr>
          <w:lang w:eastAsia="ko-KR"/>
        </w:rPr>
      </w:pPr>
      <w:r>
        <w:rPr>
          <w:lang w:eastAsia="ko-KR"/>
        </w:rPr>
        <w:t xml:space="preserve">1.4 </w:t>
      </w:r>
      <w:r>
        <w:rPr>
          <w:lang w:eastAsia="ko-KR"/>
        </w:rPr>
        <w:tab/>
      </w:r>
      <w:r w:rsidR="001E3CB8">
        <w:rPr>
          <w:lang w:eastAsia="ko-KR"/>
        </w:rPr>
        <w:t>Access to the UPF via Internet</w:t>
      </w:r>
    </w:p>
    <w:p w14:paraId="2895DCF3" w14:textId="19C3C5CB" w:rsidR="001E3CB8" w:rsidRDefault="001E3CB8" w:rsidP="003475B3">
      <w:pPr>
        <w:pStyle w:val="B1"/>
        <w:ind w:left="0" w:firstLine="0"/>
        <w:rPr>
          <w:lang w:eastAsia="ko-KR"/>
        </w:rPr>
      </w:pPr>
      <w:r>
        <w:rPr>
          <w:lang w:eastAsia="ko-KR"/>
        </w:rPr>
        <w:t>Another concern raised is that there may be security issues with exposing a MPQUIC proxy in UPF via the Internet. It should however then be noted that the UPF is already exposed via the Internet (via N6). Also, operators typically need to dep</w:t>
      </w:r>
      <w:r w:rsidR="00157D27">
        <w:rPr>
          <w:lang w:eastAsia="ko-KR"/>
        </w:rPr>
        <w:t>loy Firewalls (either separately or integrated in UPF) but those F</w:t>
      </w:r>
      <w:r w:rsidR="003210F7">
        <w:rPr>
          <w:lang w:eastAsia="ko-KR"/>
        </w:rPr>
        <w:t>irewall</w:t>
      </w:r>
      <w:r w:rsidR="00157D27">
        <w:rPr>
          <w:lang w:eastAsia="ko-KR"/>
        </w:rPr>
        <w:t xml:space="preserve"> aspects are out of 3GPP scope. </w:t>
      </w:r>
    </w:p>
    <w:p w14:paraId="4628D8C6" w14:textId="6ED14098" w:rsidR="00157D27" w:rsidRDefault="00157D27" w:rsidP="00157D27">
      <w:r>
        <w:t>It can also be noted that the security aspects of all KI#2.2 solutions need to be studied</w:t>
      </w:r>
      <w:r w:rsidR="003210F7">
        <w:t xml:space="preserve"> and SA3 has already started</w:t>
      </w:r>
      <w:r>
        <w:t xml:space="preserve">. For category 1 solutions, the security aspects may relate to having a direct UE-UPF connection via non-3GPP access without a separate security entity. For category 2 solutions, the security aspects may relate to having a direct UE-UPF connection via non-3GPP access and relying on the primary authentication done via 3GPP access. For category 3 it may relate to using NULL encryption in IPSec or remove the IPSec SA altogether. However, all these topics are within SA3 remit. </w:t>
      </w:r>
    </w:p>
    <w:p w14:paraId="1E46D72A" w14:textId="20E0C438" w:rsidR="00157D27" w:rsidRPr="00CC217D" w:rsidRDefault="00157D27" w:rsidP="00157D27">
      <w:pPr>
        <w:rPr>
          <w:b/>
          <w:bCs/>
        </w:rPr>
      </w:pPr>
      <w:r w:rsidRPr="00CC217D">
        <w:rPr>
          <w:b/>
          <w:bCs/>
        </w:rPr>
        <w:t>Observation</w:t>
      </w:r>
      <w:r>
        <w:rPr>
          <w:b/>
          <w:bCs/>
        </w:rPr>
        <w:t xml:space="preserve"> </w:t>
      </w:r>
      <w:r w:rsidR="00E661C2">
        <w:rPr>
          <w:b/>
          <w:bCs/>
        </w:rPr>
        <w:t>2</w:t>
      </w:r>
      <w:r w:rsidRPr="00CC217D">
        <w:rPr>
          <w:b/>
          <w:bCs/>
        </w:rPr>
        <w:t>: No concrete technical arguments regarding security of any solution in TR 23.700-54 ha</w:t>
      </w:r>
      <w:r>
        <w:rPr>
          <w:b/>
          <w:bCs/>
        </w:rPr>
        <w:t>ve</w:t>
      </w:r>
      <w:r w:rsidRPr="00CC217D">
        <w:rPr>
          <w:b/>
          <w:bCs/>
        </w:rPr>
        <w:t xml:space="preserve"> been brought up in SA2. This is a topic that should be looked at by SA3</w:t>
      </w:r>
      <w:r>
        <w:rPr>
          <w:b/>
          <w:bCs/>
        </w:rPr>
        <w:t xml:space="preserve"> (</w:t>
      </w:r>
      <w:r w:rsidRPr="00CC217D">
        <w:rPr>
          <w:b/>
          <w:bCs/>
        </w:rPr>
        <w:t>applies equally to all solutions</w:t>
      </w:r>
      <w:r>
        <w:rPr>
          <w:b/>
          <w:bCs/>
        </w:rPr>
        <w:t xml:space="preserve"> for KI#2.2)</w:t>
      </w:r>
      <w:r w:rsidRPr="00CC217D">
        <w:rPr>
          <w:b/>
          <w:bCs/>
        </w:rPr>
        <w:t xml:space="preserve">. </w:t>
      </w:r>
    </w:p>
    <w:p w14:paraId="4A9928E2" w14:textId="77777777" w:rsidR="001E3CB8" w:rsidRDefault="001E3CB8" w:rsidP="003475B3">
      <w:pPr>
        <w:pStyle w:val="B1"/>
        <w:ind w:left="0" w:firstLine="0"/>
        <w:rPr>
          <w:lang w:eastAsia="ko-KR"/>
        </w:rPr>
      </w:pPr>
    </w:p>
    <w:p w14:paraId="7498FD29" w14:textId="1172C166" w:rsidR="00E661B6" w:rsidRPr="00082C81" w:rsidRDefault="00DA420A" w:rsidP="00E661B6">
      <w:pPr>
        <w:pStyle w:val="Heading5"/>
        <w:rPr>
          <w:lang w:eastAsia="ko-KR"/>
        </w:rPr>
      </w:pPr>
      <w:r>
        <w:rPr>
          <w:lang w:eastAsia="ko-KR"/>
        </w:rPr>
        <w:t xml:space="preserve">1.5 </w:t>
      </w:r>
      <w:r>
        <w:rPr>
          <w:lang w:eastAsia="ko-KR"/>
        </w:rPr>
        <w:tab/>
      </w:r>
      <w:r w:rsidR="00E661B6">
        <w:rPr>
          <w:lang w:eastAsia="ko-KR"/>
        </w:rPr>
        <w:t>Adding solution options for non-3GPP access</w:t>
      </w:r>
    </w:p>
    <w:p w14:paraId="76A3B5E9" w14:textId="6CA80565" w:rsidR="00336647" w:rsidRPr="00336647" w:rsidRDefault="00E661B6" w:rsidP="00336647">
      <w:pPr>
        <w:spacing w:before="120"/>
        <w:rPr>
          <w:lang w:val="en-IN" w:eastAsia="ko-KR"/>
        </w:rPr>
      </w:pPr>
      <w:r>
        <w:rPr>
          <w:lang w:val="en-IN" w:eastAsia="ko-KR"/>
        </w:rPr>
        <w:t xml:space="preserve">Another concern that </w:t>
      </w:r>
      <w:r w:rsidR="00811BC8">
        <w:rPr>
          <w:lang w:val="en-IN" w:eastAsia="ko-KR"/>
        </w:rPr>
        <w:t xml:space="preserve">was </w:t>
      </w:r>
      <w:r>
        <w:rPr>
          <w:lang w:val="en-IN" w:eastAsia="ko-KR"/>
        </w:rPr>
        <w:t xml:space="preserve">raised is that the solution space for non-3GPP access is already fragmented and that </w:t>
      </w:r>
      <w:r w:rsidR="00336647" w:rsidRPr="00336647">
        <w:rPr>
          <w:lang w:val="en-IN" w:eastAsia="ko-KR"/>
        </w:rPr>
        <w:t xml:space="preserve">we </w:t>
      </w:r>
      <w:r>
        <w:rPr>
          <w:lang w:val="en-IN" w:eastAsia="ko-KR"/>
        </w:rPr>
        <w:t>should not add a new architecture option</w:t>
      </w:r>
      <w:r w:rsidR="00336647" w:rsidRPr="00336647">
        <w:rPr>
          <w:lang w:val="en-IN" w:eastAsia="ko-KR"/>
        </w:rPr>
        <w:t>.</w:t>
      </w:r>
    </w:p>
    <w:p w14:paraId="44E2D7B6" w14:textId="4603BB99" w:rsidR="00E661B6" w:rsidRDefault="00E661B6" w:rsidP="00E661B6">
      <w:r>
        <w:t>It should be noted that Sol 2.7/2.8 do not introduce a "parallel track" that is orthogonal to other non-3GPP solutions. Sol 2.7/2.8 instead build on existing MA PDU Session functionality (MPQUIC), provide</w:t>
      </w:r>
      <w:r w:rsidR="00342993">
        <w:t>s</w:t>
      </w:r>
      <w:r>
        <w:t xml:space="preserve"> an option to streamline the existing MA PDU Session solution for certain scenarios where this is suitable, and it can also co-exist with deployments with N3IWF/TNGF</w:t>
      </w:r>
      <w:r w:rsidRPr="00511CE6">
        <w:t>. Also</w:t>
      </w:r>
      <w:r>
        <w:t>, as stated in the FS_MASSS SID, a justification for the study is that "</w:t>
      </w:r>
      <w:r w:rsidRPr="00F94FAA">
        <w:t>many network deployments do not have such nodes and it is therefore beneficial to study how to support a limited set of access traffic aggregation and steering features applicable to non-integrated non-3GPP access not based on TNGF/N3IWF</w:t>
      </w:r>
      <w:r>
        <w:t xml:space="preserve">". Using Sol 2.7/2.8 can thus be a steppingstone for many operators to bring MA PDU Sessions to the market. </w:t>
      </w:r>
    </w:p>
    <w:p w14:paraId="4D7A2E25" w14:textId="1840AF28" w:rsidR="00E661B6" w:rsidRDefault="00E661B6" w:rsidP="00E661B6">
      <w:pPr>
        <w:rPr>
          <w:b/>
          <w:bCs/>
        </w:rPr>
      </w:pPr>
      <w:r w:rsidRPr="007051E7">
        <w:rPr>
          <w:b/>
          <w:bCs/>
        </w:rPr>
        <w:t xml:space="preserve">Observation </w:t>
      </w:r>
      <w:r w:rsidR="00E661C2">
        <w:rPr>
          <w:b/>
          <w:bCs/>
        </w:rPr>
        <w:t>3</w:t>
      </w:r>
      <w:r w:rsidRPr="007051E7">
        <w:rPr>
          <w:b/>
          <w:bCs/>
        </w:rPr>
        <w:t xml:space="preserve">: Sol 2.7/2.8 provides clear benefits for </w:t>
      </w:r>
      <w:r>
        <w:rPr>
          <w:b/>
          <w:bCs/>
        </w:rPr>
        <w:t>specific</w:t>
      </w:r>
      <w:r w:rsidRPr="007051E7">
        <w:rPr>
          <w:b/>
          <w:bCs/>
        </w:rPr>
        <w:t xml:space="preserve"> scenarios. For scenarios where UEs need to connect to the 5GC without an additional 3GPP leg, solutions based on N3IWF/TNGF exist </w:t>
      </w:r>
      <w:r>
        <w:rPr>
          <w:b/>
          <w:bCs/>
        </w:rPr>
        <w:t xml:space="preserve">already </w:t>
      </w:r>
      <w:r w:rsidRPr="007051E7">
        <w:rPr>
          <w:b/>
          <w:bCs/>
        </w:rPr>
        <w:t xml:space="preserve">and can co-exist </w:t>
      </w:r>
      <w:r>
        <w:rPr>
          <w:b/>
          <w:bCs/>
        </w:rPr>
        <w:t xml:space="preserve">with </w:t>
      </w:r>
      <w:r w:rsidRPr="007051E7">
        <w:rPr>
          <w:b/>
          <w:bCs/>
        </w:rPr>
        <w:t>Sol 2.7/2.8.</w:t>
      </w:r>
    </w:p>
    <w:p w14:paraId="4B78554E" w14:textId="77777777" w:rsidR="00E661B6" w:rsidRDefault="00E661B6" w:rsidP="00E661B6">
      <w:pPr>
        <w:rPr>
          <w:b/>
          <w:bCs/>
        </w:rPr>
      </w:pPr>
    </w:p>
    <w:p w14:paraId="35D52CD5" w14:textId="63B079B8" w:rsidR="00E661B6" w:rsidRDefault="00DA420A" w:rsidP="00E661B6">
      <w:pPr>
        <w:pStyle w:val="Heading5"/>
      </w:pPr>
      <w:r>
        <w:t xml:space="preserve">1.6 </w:t>
      </w:r>
      <w:r>
        <w:tab/>
      </w:r>
      <w:r w:rsidR="00E661B6">
        <w:t>Level of simplification</w:t>
      </w:r>
    </w:p>
    <w:p w14:paraId="15F93752" w14:textId="49FE5091" w:rsidR="00E661B6" w:rsidRDefault="00E661B6" w:rsidP="00E661B6">
      <w:r w:rsidRPr="5C128524">
        <w:t xml:space="preserve">Based on the comparison in </w:t>
      </w:r>
      <w:r>
        <w:t>Annex A</w:t>
      </w:r>
      <w:r w:rsidRPr="5C128524">
        <w:t>,</w:t>
      </w:r>
      <w:r>
        <w:t xml:space="preserve"> Sol 2.12/2.13 provides none or very minor simplification compared to existing rel-18. Sol. 2.13 is also technically unclear since the routing between UE and N3IWF/TNGF is not described. Sol 2.12 makes it possible to avoid double encryption in case MPQUIC is used, but the IPSec </w:t>
      </w:r>
      <w:r w:rsidRPr="002357AD">
        <w:t>packet encapsulation overhead is still maintained, and IPSec integrity protection cannot be turned off.</w:t>
      </w:r>
      <w:r>
        <w:t xml:space="preserve"> It can be questioned whether avoiding encryption but still requiring integrity protection brings any real processing improvements in the UE and the network. </w:t>
      </w:r>
    </w:p>
    <w:p w14:paraId="7EEBAAF5" w14:textId="5ACA25A1" w:rsidR="00DA420A" w:rsidRPr="007051E7" w:rsidRDefault="00DA420A" w:rsidP="00DA420A">
      <w:pPr>
        <w:rPr>
          <w:b/>
          <w:bCs/>
        </w:rPr>
      </w:pPr>
      <w:r w:rsidRPr="007051E7">
        <w:rPr>
          <w:b/>
          <w:bCs/>
        </w:rPr>
        <w:t xml:space="preserve">Observation </w:t>
      </w:r>
      <w:r w:rsidR="00E661C2">
        <w:rPr>
          <w:b/>
          <w:bCs/>
        </w:rPr>
        <w:t>4</w:t>
      </w:r>
      <w:r w:rsidRPr="007051E7">
        <w:rPr>
          <w:b/>
          <w:bCs/>
        </w:rPr>
        <w:t xml:space="preserve">: </w:t>
      </w:r>
      <w:r>
        <w:rPr>
          <w:b/>
          <w:bCs/>
        </w:rPr>
        <w:t>T</w:t>
      </w:r>
      <w:r w:rsidRPr="007051E7">
        <w:rPr>
          <w:b/>
          <w:bCs/>
        </w:rPr>
        <w:t>he option to support NULL encryption between UE and N3IWF</w:t>
      </w:r>
      <w:r>
        <w:rPr>
          <w:b/>
          <w:bCs/>
        </w:rPr>
        <w:t xml:space="preserve"> </w:t>
      </w:r>
      <w:r w:rsidR="007E5A32">
        <w:rPr>
          <w:b/>
          <w:bCs/>
        </w:rPr>
        <w:t>could potentially</w:t>
      </w:r>
      <w:r>
        <w:rPr>
          <w:b/>
          <w:bCs/>
        </w:rPr>
        <w:t xml:space="preserve"> be supported</w:t>
      </w:r>
      <w:r w:rsidR="007E5A32">
        <w:rPr>
          <w:b/>
          <w:bCs/>
        </w:rPr>
        <w:t xml:space="preserve"> but it</w:t>
      </w:r>
      <w:r w:rsidRPr="007051E7">
        <w:rPr>
          <w:b/>
          <w:bCs/>
        </w:rPr>
        <w:t xml:space="preserve"> does not provide any real improvements since the packet encapsulation overhead is still maintained, and IPSec integrity protection cannot be turned off. </w:t>
      </w:r>
    </w:p>
    <w:p w14:paraId="67207DE2" w14:textId="370A7204" w:rsidR="00E661B6" w:rsidRDefault="00E661B6" w:rsidP="00E661B6">
      <w:r>
        <w:t xml:space="preserve">Solutions 2.2/2.6 provide some significant simplification as they allow </w:t>
      </w:r>
      <w:r w:rsidR="00B669FF">
        <w:t xml:space="preserve">ATSSS via non-3GPP access without NAS via non-3GPP access. These solutions do however keep IKEv2/IPSec, resulting in overhead and </w:t>
      </w:r>
      <w:r w:rsidR="00DA420A">
        <w:t xml:space="preserve">complexity when MPQUIC is used. </w:t>
      </w:r>
    </w:p>
    <w:p w14:paraId="26C4C804" w14:textId="07DE3BE4" w:rsidR="00DA420A" w:rsidRPr="00DA420A" w:rsidRDefault="00DA420A" w:rsidP="00DA420A">
      <w:pPr>
        <w:rPr>
          <w:b/>
          <w:bCs/>
        </w:rPr>
      </w:pPr>
      <w:r w:rsidRPr="00DA420A">
        <w:rPr>
          <w:b/>
          <w:bCs/>
        </w:rPr>
        <w:t xml:space="preserve">Observation </w:t>
      </w:r>
      <w:r w:rsidR="00E661C2">
        <w:rPr>
          <w:b/>
          <w:bCs/>
        </w:rPr>
        <w:t>5</w:t>
      </w:r>
      <w:r w:rsidRPr="00DA420A">
        <w:rPr>
          <w:b/>
          <w:bCs/>
        </w:rPr>
        <w:t>: In case there is a desire to support IPSec between UE and UPF</w:t>
      </w:r>
      <w:r>
        <w:rPr>
          <w:b/>
          <w:bCs/>
        </w:rPr>
        <w:t xml:space="preserve"> for ATSSS-LL traffic</w:t>
      </w:r>
      <w:r w:rsidRPr="00DA420A">
        <w:rPr>
          <w:b/>
          <w:bCs/>
        </w:rPr>
        <w:t xml:space="preserve">, solutions can be discussed together with SA3 on how to do that with small impacts to the system, </w:t>
      </w:r>
      <w:proofErr w:type="gramStart"/>
      <w:r w:rsidRPr="00DA420A">
        <w:rPr>
          <w:b/>
          <w:bCs/>
        </w:rPr>
        <w:t>e.g.</w:t>
      </w:r>
      <w:proofErr w:type="gramEnd"/>
      <w:r w:rsidRPr="00DA420A">
        <w:rPr>
          <w:b/>
          <w:bCs/>
        </w:rPr>
        <w:t xml:space="preserve"> as described in Observation </w:t>
      </w:r>
      <w:r w:rsidR="00312F35">
        <w:rPr>
          <w:b/>
          <w:bCs/>
        </w:rPr>
        <w:t>1</w:t>
      </w:r>
      <w:r w:rsidRPr="00DA420A">
        <w:rPr>
          <w:b/>
          <w:bCs/>
        </w:rPr>
        <w:t xml:space="preserve"> above.</w:t>
      </w:r>
      <w:r>
        <w:rPr>
          <w:b/>
          <w:bCs/>
        </w:rPr>
        <w:t xml:space="preserve"> IPSec should however not be required for MPQUIC traffic. </w:t>
      </w:r>
    </w:p>
    <w:p w14:paraId="18D8447E" w14:textId="50466B85" w:rsidR="00E661B6" w:rsidRPr="007051E7" w:rsidRDefault="00DA420A" w:rsidP="00E661B6">
      <w:pPr>
        <w:pStyle w:val="Heading1"/>
      </w:pPr>
      <w:r>
        <w:t xml:space="preserve">2. </w:t>
      </w:r>
      <w:r>
        <w:tab/>
      </w:r>
      <w:r w:rsidR="00E661B6">
        <w:t>Proposal</w:t>
      </w:r>
    </w:p>
    <w:p w14:paraId="634910CA" w14:textId="1888BA54" w:rsidR="00E661B6" w:rsidRPr="007051E7" w:rsidRDefault="00312F35" w:rsidP="00E661B6">
      <w:r>
        <w:t>Conclude KI#2.2 by</w:t>
      </w:r>
      <w:r w:rsidR="00E661B6" w:rsidRPr="007051E7">
        <w:t xml:space="preserve"> support</w:t>
      </w:r>
      <w:r>
        <w:t xml:space="preserve">ing the </w:t>
      </w:r>
      <w:r w:rsidR="00E661B6" w:rsidRPr="007051E7">
        <w:t>possibility to use MPQUIC directly between UE and UPF</w:t>
      </w:r>
      <w:r>
        <w:t xml:space="preserve"> </w:t>
      </w:r>
      <w:r w:rsidR="00E661B6">
        <w:t>by establishing the MA</w:t>
      </w:r>
      <w:r>
        <w:t xml:space="preserve"> </w:t>
      </w:r>
      <w:r w:rsidR="00E661B6">
        <w:t xml:space="preserve">PDU Session </w:t>
      </w:r>
      <w:r>
        <w:t>via</w:t>
      </w:r>
      <w:r w:rsidR="00E661B6">
        <w:t xml:space="preserve"> 3GPP access.</w:t>
      </w:r>
    </w:p>
    <w:p w14:paraId="61FF3A01" w14:textId="3282A8BF" w:rsidR="00E661B6" w:rsidRDefault="00DA420A" w:rsidP="00E661B6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A. </w:t>
      </w:r>
      <w:r>
        <w:rPr>
          <w:lang w:val="en-US" w:eastAsia="ko-KR"/>
        </w:rPr>
        <w:tab/>
      </w:r>
      <w:r w:rsidR="00E661B6">
        <w:rPr>
          <w:lang w:val="en-US" w:eastAsia="ko-KR"/>
        </w:rPr>
        <w:t>Annex A</w:t>
      </w:r>
    </w:p>
    <w:bookmarkEnd w:id="0"/>
    <w:bookmarkEnd w:id="1"/>
    <w:p w14:paraId="276F7BF4" w14:textId="1FAC7651" w:rsidR="00AE6E59" w:rsidRDefault="00D82F69" w:rsidP="00976655">
      <w:pPr>
        <w:rPr>
          <w:lang w:val="en-US"/>
        </w:rPr>
      </w:pPr>
      <w:r>
        <w:rPr>
          <w:lang w:val="en-US"/>
        </w:rPr>
        <w:t>The solutions</w:t>
      </w:r>
      <w:r w:rsidR="00976655">
        <w:rPr>
          <w:lang w:val="en-US"/>
        </w:rPr>
        <w:t xml:space="preserve"> proposed for KI#2.2</w:t>
      </w:r>
      <w:r>
        <w:rPr>
          <w:lang w:val="en-US"/>
        </w:rPr>
        <w:t xml:space="preserve"> are </w:t>
      </w:r>
      <w:r w:rsidR="00AD12DB">
        <w:rPr>
          <w:lang w:val="en-US"/>
        </w:rPr>
        <w:t xml:space="preserve">summarized </w:t>
      </w:r>
      <w:r w:rsidR="004D3107">
        <w:rPr>
          <w:lang w:val="en-US"/>
        </w:rPr>
        <w:t>i</w:t>
      </w:r>
      <w:r w:rsidR="00AD12DB">
        <w:rPr>
          <w:lang w:val="en-US"/>
        </w:rPr>
        <w:t xml:space="preserve">n Table </w:t>
      </w:r>
      <w:r w:rsidR="00520EF8">
        <w:rPr>
          <w:lang w:val="en-US"/>
        </w:rPr>
        <w:t>1 (AMF impacts to support capability negotiation and SMF selection has not been included for simplicity since it is similar in all solutions).</w:t>
      </w:r>
    </w:p>
    <w:p w14:paraId="75CF9A8A" w14:textId="77777777" w:rsidR="001347B9" w:rsidRDefault="001347B9" w:rsidP="00976655">
      <w:pPr>
        <w:rPr>
          <w:lang w:val="en-US"/>
        </w:rPr>
      </w:pPr>
    </w:p>
    <w:p w14:paraId="0CF79137" w14:textId="4B5BBC4B" w:rsidR="00C356F7" w:rsidRPr="009B62C7" w:rsidRDefault="00AD12DB" w:rsidP="00952FF4">
      <w:pPr>
        <w:pStyle w:val="TF"/>
        <w:rPr>
          <w:lang w:val="en-US"/>
        </w:rPr>
      </w:pPr>
      <w:r>
        <w:rPr>
          <w:lang w:val="en-US"/>
        </w:rPr>
        <w:t>Table 1: Comparison of solutions for KI#2.2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1463"/>
        <w:gridCol w:w="1455"/>
        <w:gridCol w:w="1543"/>
        <w:gridCol w:w="1396"/>
        <w:gridCol w:w="1204"/>
        <w:gridCol w:w="1310"/>
      </w:tblGrid>
      <w:tr w:rsidR="002E1ECD" w14:paraId="40B9AD9D" w14:textId="20F9C3CD" w:rsidTr="25F100BF">
        <w:tc>
          <w:tcPr>
            <w:tcW w:w="1486" w:type="dxa"/>
            <w:vMerge w:val="restart"/>
            <w:shd w:val="clear" w:color="auto" w:fill="auto"/>
          </w:tcPr>
          <w:p w14:paraId="3195A0F2" w14:textId="77777777" w:rsidR="00D9205F" w:rsidRPr="002E1ECD" w:rsidRDefault="00D9205F">
            <w:pPr>
              <w:pStyle w:val="TAH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8371" w:type="dxa"/>
            <w:gridSpan w:val="6"/>
            <w:shd w:val="clear" w:color="auto" w:fill="auto"/>
          </w:tcPr>
          <w:p w14:paraId="28D95130" w14:textId="73820874" w:rsidR="00D9205F" w:rsidRPr="002E1ECD" w:rsidRDefault="00D9205F">
            <w:pPr>
              <w:pStyle w:val="TAH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Solution #</w:t>
            </w:r>
          </w:p>
        </w:tc>
      </w:tr>
      <w:tr w:rsidR="006332F1" w14:paraId="7450EF15" w14:textId="77777777" w:rsidTr="25F100BF">
        <w:tc>
          <w:tcPr>
            <w:tcW w:w="1486" w:type="dxa"/>
            <w:vMerge/>
          </w:tcPr>
          <w:p w14:paraId="094C7055" w14:textId="77777777" w:rsidR="006332F1" w:rsidRPr="002E1ECD" w:rsidRDefault="006332F1">
            <w:pPr>
              <w:pStyle w:val="TAH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918" w:type="dxa"/>
            <w:gridSpan w:val="2"/>
            <w:shd w:val="clear" w:color="auto" w:fill="auto"/>
          </w:tcPr>
          <w:p w14:paraId="045EA3BC" w14:textId="0576A0CA" w:rsidR="006332F1" w:rsidRPr="002E1ECD" w:rsidRDefault="006332F1">
            <w:pPr>
              <w:pStyle w:val="TAH"/>
              <w:rPr>
                <w:rFonts w:cs="Arial"/>
                <w:sz w:val="16"/>
                <w:szCs w:val="16"/>
                <w:lang w:val="en-US"/>
              </w:rPr>
            </w:pPr>
            <w:r w:rsidRPr="00552BE9">
              <w:rPr>
                <w:rFonts w:cs="Arial"/>
                <w:szCs w:val="18"/>
                <w:u w:val="single"/>
                <w:lang w:val="en-US"/>
              </w:rPr>
              <w:t xml:space="preserve">Category 1: </w:t>
            </w:r>
            <w:r w:rsidRPr="00552BE9">
              <w:rPr>
                <w:rFonts w:cs="Arial"/>
                <w:szCs w:val="18"/>
                <w:u w:val="single"/>
                <w:lang w:val="en-US"/>
              </w:rPr>
              <w:br/>
            </w:r>
            <w:r>
              <w:rPr>
                <w:rFonts w:cs="Arial"/>
                <w:sz w:val="16"/>
                <w:szCs w:val="16"/>
                <w:lang w:val="en-US"/>
              </w:rPr>
              <w:t>Solutions using IKEv2/IPSec between UE and UPF, without N3IWF/TNGF and without NAS via non-3GPP</w:t>
            </w:r>
          </w:p>
        </w:tc>
        <w:tc>
          <w:tcPr>
            <w:tcW w:w="2939" w:type="dxa"/>
            <w:gridSpan w:val="2"/>
            <w:shd w:val="clear" w:color="auto" w:fill="auto"/>
          </w:tcPr>
          <w:p w14:paraId="76579DDB" w14:textId="6372D98C" w:rsidR="006332F1" w:rsidRPr="002E1ECD" w:rsidRDefault="006332F1">
            <w:pPr>
              <w:pStyle w:val="TAH"/>
              <w:rPr>
                <w:rFonts w:cs="Arial"/>
                <w:sz w:val="16"/>
                <w:szCs w:val="16"/>
                <w:lang w:val="en-US"/>
              </w:rPr>
            </w:pPr>
            <w:r w:rsidRPr="00552BE9">
              <w:rPr>
                <w:rFonts w:cs="Arial"/>
                <w:szCs w:val="18"/>
                <w:u w:val="single"/>
                <w:lang w:val="en-US"/>
              </w:rPr>
              <w:t>Category 2:</w:t>
            </w:r>
            <w:r w:rsidRPr="00552BE9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lang w:val="en-US"/>
              </w:rPr>
              <w:br/>
              <w:t>Solutions using MPQUIC between UE and UPF, without N3IWF/TNGF, without IKEv2/IPSec and without NAS via non-3GPP</w:t>
            </w:r>
          </w:p>
        </w:tc>
        <w:tc>
          <w:tcPr>
            <w:tcW w:w="2514" w:type="dxa"/>
            <w:gridSpan w:val="2"/>
          </w:tcPr>
          <w:p w14:paraId="00666C2F" w14:textId="4810AAD2" w:rsidR="006332F1" w:rsidRPr="002E1ECD" w:rsidRDefault="006332F1">
            <w:pPr>
              <w:pStyle w:val="TAH"/>
              <w:rPr>
                <w:rFonts w:cs="Arial"/>
                <w:sz w:val="16"/>
                <w:szCs w:val="16"/>
                <w:lang w:val="en-US"/>
              </w:rPr>
            </w:pPr>
            <w:r w:rsidRPr="00552BE9">
              <w:rPr>
                <w:rFonts w:cs="Arial"/>
                <w:szCs w:val="18"/>
                <w:u w:val="single"/>
                <w:lang w:val="en-US"/>
              </w:rPr>
              <w:t xml:space="preserve">Category 3: </w:t>
            </w:r>
            <w:r w:rsidRPr="00552BE9">
              <w:rPr>
                <w:rFonts w:cs="Arial"/>
                <w:szCs w:val="18"/>
                <w:u w:val="single"/>
                <w:lang w:val="en-US"/>
              </w:rPr>
              <w:br/>
            </w:r>
            <w:r>
              <w:rPr>
                <w:rFonts w:cs="Arial"/>
                <w:sz w:val="16"/>
                <w:szCs w:val="16"/>
                <w:lang w:val="en-US"/>
              </w:rPr>
              <w:t>Solutions based on existing N3IWF/TNGF</w:t>
            </w:r>
          </w:p>
        </w:tc>
      </w:tr>
      <w:tr w:rsidR="0024376C" w14:paraId="3297F109" w14:textId="63A5E8DF" w:rsidTr="25F100BF">
        <w:tc>
          <w:tcPr>
            <w:tcW w:w="1486" w:type="dxa"/>
            <w:vMerge/>
          </w:tcPr>
          <w:p w14:paraId="325B0D41" w14:textId="0C457BC6" w:rsidR="00D9205F" w:rsidRPr="002E1ECD" w:rsidRDefault="00D9205F">
            <w:pPr>
              <w:pStyle w:val="TAH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63" w:type="dxa"/>
            <w:shd w:val="clear" w:color="auto" w:fill="auto"/>
          </w:tcPr>
          <w:p w14:paraId="6A18321B" w14:textId="3E47E559" w:rsidR="00D9205F" w:rsidRPr="002E1ECD" w:rsidRDefault="00D9205F">
            <w:pPr>
              <w:pStyle w:val="TAH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2.2</w:t>
            </w:r>
          </w:p>
        </w:tc>
        <w:tc>
          <w:tcPr>
            <w:tcW w:w="1455" w:type="dxa"/>
            <w:shd w:val="clear" w:color="auto" w:fill="auto"/>
          </w:tcPr>
          <w:p w14:paraId="3D471831" w14:textId="138828EE" w:rsidR="00D9205F" w:rsidRPr="002E1ECD" w:rsidRDefault="00D9205F">
            <w:pPr>
              <w:pStyle w:val="TAH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2.6</w:t>
            </w:r>
          </w:p>
        </w:tc>
        <w:tc>
          <w:tcPr>
            <w:tcW w:w="1543" w:type="dxa"/>
            <w:shd w:val="clear" w:color="auto" w:fill="auto"/>
          </w:tcPr>
          <w:p w14:paraId="6B77D63B" w14:textId="1F952BB1" w:rsidR="00D9205F" w:rsidRPr="002E1ECD" w:rsidRDefault="00D9205F">
            <w:pPr>
              <w:pStyle w:val="TAH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2.7</w:t>
            </w:r>
          </w:p>
        </w:tc>
        <w:tc>
          <w:tcPr>
            <w:tcW w:w="1396" w:type="dxa"/>
            <w:shd w:val="clear" w:color="auto" w:fill="auto"/>
          </w:tcPr>
          <w:p w14:paraId="6F628BBE" w14:textId="7A720974" w:rsidR="00D9205F" w:rsidRPr="002E1ECD" w:rsidRDefault="00D9205F">
            <w:pPr>
              <w:pStyle w:val="TAH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2.8</w:t>
            </w:r>
          </w:p>
        </w:tc>
        <w:tc>
          <w:tcPr>
            <w:tcW w:w="1204" w:type="dxa"/>
          </w:tcPr>
          <w:p w14:paraId="0A177503" w14:textId="077F8A33" w:rsidR="00D9205F" w:rsidRPr="002E1ECD" w:rsidRDefault="00D9205F">
            <w:pPr>
              <w:pStyle w:val="TAH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2.12</w:t>
            </w:r>
          </w:p>
        </w:tc>
        <w:tc>
          <w:tcPr>
            <w:tcW w:w="1310" w:type="dxa"/>
          </w:tcPr>
          <w:p w14:paraId="6EE39431" w14:textId="1DAE4F01" w:rsidR="00D9205F" w:rsidRPr="002E1ECD" w:rsidRDefault="0024376C">
            <w:pPr>
              <w:pStyle w:val="TAH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2.13</w:t>
            </w:r>
          </w:p>
        </w:tc>
      </w:tr>
      <w:tr w:rsidR="0024376C" w14:paraId="651999FC" w14:textId="598DFFBA" w:rsidTr="25F100BF">
        <w:tc>
          <w:tcPr>
            <w:tcW w:w="1486" w:type="dxa"/>
            <w:shd w:val="clear" w:color="auto" w:fill="auto"/>
          </w:tcPr>
          <w:p w14:paraId="0A06A73C" w14:textId="078FC8A5" w:rsidR="00D9205F" w:rsidRPr="002E1ECD" w:rsidRDefault="00D9205F">
            <w:pPr>
              <w:pStyle w:val="TAH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Simplification</w:t>
            </w:r>
          </w:p>
        </w:tc>
        <w:tc>
          <w:tcPr>
            <w:tcW w:w="1463" w:type="dxa"/>
            <w:shd w:val="clear" w:color="auto" w:fill="auto"/>
          </w:tcPr>
          <w:p w14:paraId="2CE090B1" w14:textId="77777777" w:rsidR="00D9205F" w:rsidRPr="002E1ECD" w:rsidRDefault="00D9205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Eliminates NAS and N2 via non-3GPP.</w:t>
            </w:r>
          </w:p>
          <w:p w14:paraId="430297A3" w14:textId="77777777" w:rsidR="002D09E9" w:rsidRPr="002E1ECD" w:rsidRDefault="002D09E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  <w:p w14:paraId="3C4A6EC8" w14:textId="55801278" w:rsidR="002D09E9" w:rsidRPr="002E1ECD" w:rsidRDefault="002D09E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Allows IPSec SA to use NULL encryption</w:t>
            </w:r>
          </w:p>
        </w:tc>
        <w:tc>
          <w:tcPr>
            <w:tcW w:w="1455" w:type="dxa"/>
            <w:shd w:val="clear" w:color="auto" w:fill="auto"/>
          </w:tcPr>
          <w:p w14:paraId="0E88BB29" w14:textId="65C421C9" w:rsidR="00D9205F" w:rsidRPr="002E1ECD" w:rsidRDefault="00D9205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Eliminates NAS and N2 via non-3GPP.</w:t>
            </w:r>
          </w:p>
        </w:tc>
        <w:tc>
          <w:tcPr>
            <w:tcW w:w="1543" w:type="dxa"/>
            <w:shd w:val="clear" w:color="auto" w:fill="auto"/>
          </w:tcPr>
          <w:p w14:paraId="25FA20C4" w14:textId="56D9821C" w:rsidR="00D9205F" w:rsidRPr="002E1ECD" w:rsidRDefault="00D9205F" w:rsidP="00083CA4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 xml:space="preserve">Eliminates NAS and N2 via non-3GPP. </w:t>
            </w:r>
          </w:p>
          <w:p w14:paraId="07C7C916" w14:textId="77777777" w:rsidR="00D9205F" w:rsidRPr="002E1ECD" w:rsidRDefault="00D9205F" w:rsidP="00083CA4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  <w:p w14:paraId="2E80D8D4" w14:textId="52828ADC" w:rsidR="00D9205F" w:rsidRPr="002E1ECD" w:rsidRDefault="00D9205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Eliminates IKEv2 / IPSec via non-3GPP</w:t>
            </w:r>
          </w:p>
        </w:tc>
        <w:tc>
          <w:tcPr>
            <w:tcW w:w="1396" w:type="dxa"/>
            <w:shd w:val="clear" w:color="auto" w:fill="auto"/>
          </w:tcPr>
          <w:p w14:paraId="1675B375" w14:textId="6E8C576E" w:rsidR="00D9205F" w:rsidRPr="002E1ECD" w:rsidRDefault="00D9205F" w:rsidP="00083CA4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 xml:space="preserve">Eliminates NAS and N2 via non-3GPP. </w:t>
            </w:r>
          </w:p>
          <w:p w14:paraId="3C723B6A" w14:textId="77777777" w:rsidR="00D9205F" w:rsidRPr="002E1ECD" w:rsidRDefault="00D9205F" w:rsidP="00083CA4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  <w:p w14:paraId="200B1B0E" w14:textId="68B2FAFF" w:rsidR="00D9205F" w:rsidRPr="002E1ECD" w:rsidRDefault="00D9205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Eliminates IKEv2 / IPSec via non-3GPP</w:t>
            </w:r>
          </w:p>
        </w:tc>
        <w:tc>
          <w:tcPr>
            <w:tcW w:w="1204" w:type="dxa"/>
          </w:tcPr>
          <w:p w14:paraId="155EB21F" w14:textId="2FDB6950" w:rsidR="00D9205F" w:rsidRPr="002E1ECD" w:rsidRDefault="00D9205F" w:rsidP="00083CA4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 xml:space="preserve">Allows IPSec SA to use NULL encryption </w:t>
            </w:r>
          </w:p>
        </w:tc>
        <w:tc>
          <w:tcPr>
            <w:tcW w:w="1310" w:type="dxa"/>
          </w:tcPr>
          <w:p w14:paraId="379874FD" w14:textId="14BD3661" w:rsidR="00D9205F" w:rsidRPr="002E1ECD" w:rsidRDefault="0024376C" w:rsidP="00083CA4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 xml:space="preserve">Allows to send traffic without IPSec SA </w:t>
            </w:r>
          </w:p>
        </w:tc>
      </w:tr>
      <w:tr w:rsidR="0024376C" w14:paraId="2DC696BD" w14:textId="44AAD43C" w:rsidTr="25F100BF">
        <w:tc>
          <w:tcPr>
            <w:tcW w:w="1486" w:type="dxa"/>
            <w:shd w:val="clear" w:color="auto" w:fill="auto"/>
          </w:tcPr>
          <w:p w14:paraId="448AC3FA" w14:textId="0C99CDC6" w:rsidR="00D9205F" w:rsidRPr="002E1ECD" w:rsidRDefault="00D9205F" w:rsidP="003137E8">
            <w:pPr>
              <w:pStyle w:val="TAH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5GC impacts</w:t>
            </w:r>
          </w:p>
        </w:tc>
        <w:tc>
          <w:tcPr>
            <w:tcW w:w="1463" w:type="dxa"/>
            <w:shd w:val="clear" w:color="auto" w:fill="auto"/>
          </w:tcPr>
          <w:p w14:paraId="0377E1A0" w14:textId="77777777" w:rsidR="00D9205F" w:rsidRPr="002E1ECD" w:rsidRDefault="00D9205F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SMF, UPF, (ePDG).</w:t>
            </w:r>
          </w:p>
          <w:p w14:paraId="29176F8C" w14:textId="77777777" w:rsidR="00D9205F" w:rsidRPr="002E1ECD" w:rsidRDefault="00D9205F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  <w:p w14:paraId="031F1F16" w14:textId="77777777" w:rsidR="00D9205F" w:rsidRPr="002E1ECD" w:rsidRDefault="00D9205F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New interfaces (re-using EPC interfaces for ePDG)</w:t>
            </w:r>
          </w:p>
          <w:p w14:paraId="1A8D3034" w14:textId="77777777" w:rsidR="00D9205F" w:rsidRPr="002E1ECD" w:rsidRDefault="00D9205F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455" w:type="dxa"/>
            <w:shd w:val="clear" w:color="auto" w:fill="auto"/>
          </w:tcPr>
          <w:p w14:paraId="5BF83E92" w14:textId="5144895F" w:rsidR="00D9205F" w:rsidRPr="002E1ECD" w:rsidRDefault="00D9205F" w:rsidP="25F100BF">
            <w:pPr>
              <w:pStyle w:val="TAL"/>
              <w:rPr>
                <w:rFonts w:cs="Arial"/>
                <w:sz w:val="16"/>
                <w:szCs w:val="16"/>
              </w:rPr>
            </w:pPr>
            <w:r w:rsidRPr="25F100BF">
              <w:rPr>
                <w:rFonts w:cs="Arial"/>
                <w:sz w:val="16"/>
                <w:szCs w:val="16"/>
              </w:rPr>
              <w:t>SMF, UPF, AUS</w:t>
            </w:r>
            <w:r w:rsidR="00686564" w:rsidRPr="25F100BF">
              <w:rPr>
                <w:rFonts w:cs="Arial"/>
                <w:sz w:val="16"/>
                <w:szCs w:val="16"/>
              </w:rPr>
              <w:t>F</w:t>
            </w:r>
            <w:r w:rsidRPr="25F100BF">
              <w:rPr>
                <w:rFonts w:cs="Arial"/>
                <w:sz w:val="16"/>
                <w:szCs w:val="16"/>
              </w:rPr>
              <w:t>.</w:t>
            </w:r>
            <w:r w:rsidR="00686564" w:rsidRPr="25F100BF">
              <w:rPr>
                <w:rFonts w:cs="Arial"/>
                <w:sz w:val="16"/>
                <w:szCs w:val="16"/>
              </w:rPr>
              <w:t xml:space="preserve"> </w:t>
            </w:r>
            <w:r w:rsidRPr="25F100BF">
              <w:rPr>
                <w:rFonts w:cs="Arial"/>
                <w:sz w:val="16"/>
                <w:szCs w:val="16"/>
              </w:rPr>
              <w:t xml:space="preserve"> </w:t>
            </w:r>
          </w:p>
          <w:p w14:paraId="5D854DFE" w14:textId="77777777" w:rsidR="00D9205F" w:rsidRPr="002E1ECD" w:rsidRDefault="00D9205F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  <w:p w14:paraId="3BBEB7EF" w14:textId="77777777" w:rsidR="00D9205F" w:rsidRPr="002E1ECD" w:rsidRDefault="00D9205F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New interface SMF-AUSF.</w:t>
            </w:r>
          </w:p>
          <w:p w14:paraId="36D4A8A2" w14:textId="77777777" w:rsidR="00D9205F" w:rsidRPr="002E1ECD" w:rsidRDefault="00D9205F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  <w:p w14:paraId="357F0153" w14:textId="29382EAF" w:rsidR="00D9205F" w:rsidRPr="002E1ECD" w:rsidRDefault="00D9205F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PFCP impacts to carry EAP payload</w:t>
            </w:r>
          </w:p>
        </w:tc>
        <w:tc>
          <w:tcPr>
            <w:tcW w:w="1543" w:type="dxa"/>
            <w:shd w:val="clear" w:color="auto" w:fill="auto"/>
          </w:tcPr>
          <w:p w14:paraId="64629D19" w14:textId="56CE75B2" w:rsidR="00D9205F" w:rsidRPr="002E1ECD" w:rsidRDefault="00D9205F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SMF, UPF.</w:t>
            </w:r>
          </w:p>
        </w:tc>
        <w:tc>
          <w:tcPr>
            <w:tcW w:w="1396" w:type="dxa"/>
            <w:shd w:val="clear" w:color="auto" w:fill="auto"/>
          </w:tcPr>
          <w:p w14:paraId="3631C104" w14:textId="498617EA" w:rsidR="00D9205F" w:rsidRPr="002E1ECD" w:rsidRDefault="00D9205F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SMF, UPF.</w:t>
            </w:r>
          </w:p>
        </w:tc>
        <w:tc>
          <w:tcPr>
            <w:tcW w:w="1204" w:type="dxa"/>
          </w:tcPr>
          <w:p w14:paraId="7DE025AD" w14:textId="1C17D2F9" w:rsidR="00D9205F" w:rsidRPr="002E1ECD" w:rsidRDefault="00D9205F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N3IWF</w:t>
            </w:r>
            <w:r w:rsidR="0074699F" w:rsidRPr="002E1ECD">
              <w:rPr>
                <w:rFonts w:cs="Arial"/>
                <w:sz w:val="16"/>
                <w:szCs w:val="16"/>
                <w:lang w:val="en-US"/>
              </w:rPr>
              <w:t>, SMF, UPF</w:t>
            </w:r>
          </w:p>
        </w:tc>
        <w:tc>
          <w:tcPr>
            <w:tcW w:w="1310" w:type="dxa"/>
          </w:tcPr>
          <w:p w14:paraId="689CD052" w14:textId="2B1680F4" w:rsidR="00D9205F" w:rsidRPr="002E1ECD" w:rsidRDefault="002E1ECD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N3IWF/TNGF, SMF, UPF</w:t>
            </w:r>
          </w:p>
        </w:tc>
      </w:tr>
      <w:tr w:rsidR="0024376C" w14:paraId="07197E31" w14:textId="739C876F" w:rsidTr="25F100BF">
        <w:tc>
          <w:tcPr>
            <w:tcW w:w="1486" w:type="dxa"/>
            <w:shd w:val="clear" w:color="auto" w:fill="auto"/>
          </w:tcPr>
          <w:p w14:paraId="3800962A" w14:textId="5053E7E9" w:rsidR="00D9205F" w:rsidRPr="002E1ECD" w:rsidRDefault="00D9205F" w:rsidP="003137E8">
            <w:pPr>
              <w:pStyle w:val="TAH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Supported Steering Functionalities</w:t>
            </w:r>
          </w:p>
        </w:tc>
        <w:tc>
          <w:tcPr>
            <w:tcW w:w="1463" w:type="dxa"/>
            <w:shd w:val="clear" w:color="auto" w:fill="auto"/>
          </w:tcPr>
          <w:p w14:paraId="098D8D00" w14:textId="492BECC2" w:rsidR="00D9205F" w:rsidRPr="002E1ECD" w:rsidRDefault="00D9205F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ATSSS-LL, MPTCP, MPQUIC</w:t>
            </w:r>
          </w:p>
        </w:tc>
        <w:tc>
          <w:tcPr>
            <w:tcW w:w="1455" w:type="dxa"/>
            <w:shd w:val="clear" w:color="auto" w:fill="auto"/>
          </w:tcPr>
          <w:p w14:paraId="1666DC4B" w14:textId="4F2DF95D" w:rsidR="00D9205F" w:rsidRPr="002E1ECD" w:rsidRDefault="00D9205F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ATSSS-LL, MPTCP, MPQUIC</w:t>
            </w:r>
          </w:p>
        </w:tc>
        <w:tc>
          <w:tcPr>
            <w:tcW w:w="1543" w:type="dxa"/>
            <w:shd w:val="clear" w:color="auto" w:fill="auto"/>
          </w:tcPr>
          <w:p w14:paraId="031DF1EE" w14:textId="1C96375F" w:rsidR="00D9205F" w:rsidRPr="002E1ECD" w:rsidRDefault="00D9205F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MPTCP, MPQUIC</w:t>
            </w:r>
          </w:p>
        </w:tc>
        <w:tc>
          <w:tcPr>
            <w:tcW w:w="1396" w:type="dxa"/>
            <w:shd w:val="clear" w:color="auto" w:fill="auto"/>
          </w:tcPr>
          <w:p w14:paraId="2ED6F248" w14:textId="14215EB2" w:rsidR="00D9205F" w:rsidRPr="002E1ECD" w:rsidRDefault="00D9205F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MPQUIC</w:t>
            </w:r>
          </w:p>
        </w:tc>
        <w:tc>
          <w:tcPr>
            <w:tcW w:w="1204" w:type="dxa"/>
          </w:tcPr>
          <w:p w14:paraId="665EB5DE" w14:textId="710BB5D8" w:rsidR="00D9205F" w:rsidRPr="002E1ECD" w:rsidRDefault="001B55C1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ATSSS-LL, MPTCP, MPQUIC</w:t>
            </w:r>
          </w:p>
        </w:tc>
        <w:tc>
          <w:tcPr>
            <w:tcW w:w="1310" w:type="dxa"/>
          </w:tcPr>
          <w:p w14:paraId="57049B18" w14:textId="518E1116" w:rsidR="00D9205F" w:rsidRPr="002E1ECD" w:rsidRDefault="002E1ECD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Not stated</w:t>
            </w:r>
          </w:p>
        </w:tc>
      </w:tr>
      <w:tr w:rsidR="0024376C" w14:paraId="7E004209" w14:textId="4E0C6F3F" w:rsidTr="25F100BF">
        <w:tc>
          <w:tcPr>
            <w:tcW w:w="1486" w:type="dxa"/>
            <w:shd w:val="clear" w:color="auto" w:fill="auto"/>
          </w:tcPr>
          <w:p w14:paraId="780AD399" w14:textId="392B1026" w:rsidR="00D9205F" w:rsidRPr="002E1ECD" w:rsidRDefault="00D9205F" w:rsidP="003137E8">
            <w:pPr>
              <w:pStyle w:val="TAH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Double encryption over non-3GPP</w:t>
            </w:r>
          </w:p>
        </w:tc>
        <w:tc>
          <w:tcPr>
            <w:tcW w:w="1463" w:type="dxa"/>
            <w:shd w:val="clear" w:color="auto" w:fill="auto"/>
          </w:tcPr>
          <w:p w14:paraId="3CEEAA85" w14:textId="77777777" w:rsidR="00D9205F" w:rsidRPr="002E1ECD" w:rsidRDefault="00D9205F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Yes for MPQUIC.</w:t>
            </w:r>
          </w:p>
          <w:p w14:paraId="52647E74" w14:textId="189911D6" w:rsidR="00D9205F" w:rsidRPr="002E1ECD" w:rsidRDefault="00D9205F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No for ATSSS-LL, MPTCP.</w:t>
            </w:r>
          </w:p>
        </w:tc>
        <w:tc>
          <w:tcPr>
            <w:tcW w:w="1455" w:type="dxa"/>
            <w:shd w:val="clear" w:color="auto" w:fill="auto"/>
          </w:tcPr>
          <w:p w14:paraId="41B75293" w14:textId="77777777" w:rsidR="00D9205F" w:rsidRPr="002E1ECD" w:rsidRDefault="00D9205F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 xml:space="preserve">Yes for MPQUIC. </w:t>
            </w:r>
          </w:p>
          <w:p w14:paraId="74541B4D" w14:textId="5D0FC9A3" w:rsidR="00D9205F" w:rsidRPr="002E1ECD" w:rsidRDefault="00D9205F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No for ATSSS-LL, MPTCP.</w:t>
            </w:r>
          </w:p>
        </w:tc>
        <w:tc>
          <w:tcPr>
            <w:tcW w:w="1543" w:type="dxa"/>
            <w:shd w:val="clear" w:color="auto" w:fill="auto"/>
          </w:tcPr>
          <w:p w14:paraId="59A86024" w14:textId="4D280836" w:rsidR="00D9205F" w:rsidRPr="002E1ECD" w:rsidRDefault="00D9205F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No</w:t>
            </w:r>
          </w:p>
        </w:tc>
        <w:tc>
          <w:tcPr>
            <w:tcW w:w="1396" w:type="dxa"/>
            <w:shd w:val="clear" w:color="auto" w:fill="auto"/>
          </w:tcPr>
          <w:p w14:paraId="2B7D38FE" w14:textId="747345DE" w:rsidR="00D9205F" w:rsidRPr="002E1ECD" w:rsidRDefault="00D9205F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No</w:t>
            </w:r>
          </w:p>
        </w:tc>
        <w:tc>
          <w:tcPr>
            <w:tcW w:w="1204" w:type="dxa"/>
          </w:tcPr>
          <w:p w14:paraId="1F28078D" w14:textId="13EF4EFB" w:rsidR="00D9205F" w:rsidRPr="002E1ECD" w:rsidRDefault="001B55C1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No</w:t>
            </w:r>
          </w:p>
        </w:tc>
        <w:tc>
          <w:tcPr>
            <w:tcW w:w="1310" w:type="dxa"/>
          </w:tcPr>
          <w:p w14:paraId="4E14A658" w14:textId="6DCB397F" w:rsidR="00D9205F" w:rsidRPr="002E1ECD" w:rsidRDefault="002E1ECD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Not clear</w:t>
            </w:r>
          </w:p>
        </w:tc>
      </w:tr>
      <w:tr w:rsidR="002E1ECD" w14:paraId="422B155D" w14:textId="77777777" w:rsidTr="25F100BF">
        <w:tc>
          <w:tcPr>
            <w:tcW w:w="1486" w:type="dxa"/>
            <w:shd w:val="clear" w:color="auto" w:fill="auto"/>
          </w:tcPr>
          <w:p w14:paraId="45F1D9D1" w14:textId="32C34540" w:rsidR="00F622CA" w:rsidRPr="002E1ECD" w:rsidRDefault="00F622CA" w:rsidP="003137E8">
            <w:pPr>
              <w:pStyle w:val="TAH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Considerations</w:t>
            </w:r>
          </w:p>
        </w:tc>
        <w:tc>
          <w:tcPr>
            <w:tcW w:w="1463" w:type="dxa"/>
            <w:shd w:val="clear" w:color="auto" w:fill="auto"/>
          </w:tcPr>
          <w:p w14:paraId="6A3DFDD7" w14:textId="18C76241" w:rsidR="00F622CA" w:rsidRPr="002E1ECD" w:rsidRDefault="002D09E9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 xml:space="preserve">Does not simplify the protocol stack since the existing ePDG solution is re-used. Removes crypto overhead, but packet encapsulation is maintained, and IPSec integrity protection is required. Also maintains 4G/EPC protocols and entities. </w:t>
            </w:r>
          </w:p>
        </w:tc>
        <w:tc>
          <w:tcPr>
            <w:tcW w:w="1455" w:type="dxa"/>
            <w:shd w:val="clear" w:color="auto" w:fill="auto"/>
          </w:tcPr>
          <w:p w14:paraId="2E0D6152" w14:textId="77777777" w:rsidR="002A7C33" w:rsidRPr="002E1ECD" w:rsidRDefault="002A7C33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 xml:space="preserve">Partial simplification: IKEv2/IPSec maintained, but avoids NAS via non-3GPP </w:t>
            </w:r>
          </w:p>
          <w:p w14:paraId="49EAB1CE" w14:textId="77777777" w:rsidR="002A7C33" w:rsidRPr="002E1ECD" w:rsidRDefault="002A7C33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  <w:p w14:paraId="428084A7" w14:textId="5D6A1669" w:rsidR="00F622CA" w:rsidRPr="002E1ECD" w:rsidRDefault="00686564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Significant system impact (new interface</w:t>
            </w:r>
            <w:r w:rsidR="002A7C33" w:rsidRPr="002E1ECD">
              <w:rPr>
                <w:rFonts w:cs="Arial"/>
                <w:sz w:val="16"/>
                <w:szCs w:val="16"/>
                <w:lang w:val="en-US"/>
              </w:rPr>
              <w:t xml:space="preserve"> and </w:t>
            </w:r>
            <w:r w:rsidRPr="002E1ECD">
              <w:rPr>
                <w:rFonts w:cs="Arial"/>
                <w:sz w:val="16"/>
                <w:szCs w:val="16"/>
                <w:lang w:val="en-US"/>
              </w:rPr>
              <w:t>impacts to existing interfaces)</w:t>
            </w:r>
            <w:r w:rsidR="002A7C33" w:rsidRPr="002E1ECD">
              <w:rPr>
                <w:rFonts w:cs="Arial"/>
                <w:sz w:val="16"/>
                <w:szCs w:val="16"/>
                <w:lang w:val="en-US"/>
              </w:rPr>
              <w:t xml:space="preserve">. </w:t>
            </w:r>
          </w:p>
          <w:p w14:paraId="11825197" w14:textId="77777777" w:rsidR="002A7C33" w:rsidRPr="002E1ECD" w:rsidRDefault="002A7C33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  <w:p w14:paraId="674015EB" w14:textId="56B26E5C" w:rsidR="002A7C33" w:rsidRPr="002E1ECD" w:rsidRDefault="002A7C33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43" w:type="dxa"/>
            <w:shd w:val="clear" w:color="auto" w:fill="auto"/>
          </w:tcPr>
          <w:p w14:paraId="6C8B2C5E" w14:textId="77777777" w:rsidR="00F622CA" w:rsidRPr="002E1ECD" w:rsidRDefault="002A7C33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Significant simplification: avoids IKEv2/IPSec and NAS via non.3GPP.</w:t>
            </w:r>
          </w:p>
          <w:p w14:paraId="443F0C4E" w14:textId="77777777" w:rsidR="002A7C33" w:rsidRPr="002E1ECD" w:rsidRDefault="002A7C33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  <w:p w14:paraId="2095B908" w14:textId="7EF3515B" w:rsidR="002A7C33" w:rsidRPr="002E1ECD" w:rsidRDefault="002A7C33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396" w:type="dxa"/>
            <w:shd w:val="clear" w:color="auto" w:fill="auto"/>
          </w:tcPr>
          <w:p w14:paraId="4EDEF6B9" w14:textId="77777777" w:rsidR="002A7C33" w:rsidRPr="002E1ECD" w:rsidRDefault="002A7C33" w:rsidP="002A7C3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>Significant simplification: avoids IKEv2/IPSec and NAS via non.3GPP.</w:t>
            </w:r>
          </w:p>
          <w:p w14:paraId="5AABFEAF" w14:textId="77777777" w:rsidR="002A7C33" w:rsidRPr="002E1ECD" w:rsidRDefault="002A7C33" w:rsidP="002A7C3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  <w:p w14:paraId="2AE82786" w14:textId="578517FA" w:rsidR="00F622CA" w:rsidRPr="002E1ECD" w:rsidRDefault="00F622CA" w:rsidP="002A7C3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204" w:type="dxa"/>
          </w:tcPr>
          <w:p w14:paraId="2740FB53" w14:textId="1A654FB1" w:rsidR="00F622CA" w:rsidRPr="002E1ECD" w:rsidRDefault="002A7C33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E1ECD">
              <w:rPr>
                <w:rFonts w:cs="Arial"/>
                <w:sz w:val="16"/>
                <w:szCs w:val="16"/>
                <w:lang w:val="en-US"/>
              </w:rPr>
              <w:t xml:space="preserve">Insignificant simplification: Removes crypto overhead, but IPSec packet encapsulation is maintained, and IPSec integrity protection is required. NAS needs to be used via non-3GPP access. </w:t>
            </w:r>
          </w:p>
        </w:tc>
        <w:tc>
          <w:tcPr>
            <w:tcW w:w="1310" w:type="dxa"/>
          </w:tcPr>
          <w:p w14:paraId="02F6691C" w14:textId="55AD925F" w:rsidR="00F622CA" w:rsidRPr="002E1ECD" w:rsidRDefault="002E1ECD" w:rsidP="003137E8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The solution is unclear since the traffic forward/routing between UE and N3IWF/TNGF is not described. It is therefore not easy to evaluate. </w:t>
            </w:r>
          </w:p>
        </w:tc>
      </w:tr>
    </w:tbl>
    <w:p w14:paraId="55BA4BD5" w14:textId="77777777" w:rsidR="00AD12DB" w:rsidRDefault="00AD12DB" w:rsidP="00976655">
      <w:pPr>
        <w:rPr>
          <w:lang w:val="en-US"/>
        </w:rPr>
      </w:pPr>
    </w:p>
    <w:p w14:paraId="37FD369A" w14:textId="77777777" w:rsidR="00970B05" w:rsidRDefault="00970B05" w:rsidP="002E1ECD">
      <w:pPr>
        <w:rPr>
          <w:b/>
          <w:bCs/>
        </w:rPr>
      </w:pPr>
    </w:p>
    <w:p w14:paraId="656083DE" w14:textId="77777777" w:rsidR="002E1ECD" w:rsidRDefault="002E1ECD" w:rsidP="00053F6B">
      <w:pPr>
        <w:jc w:val="center"/>
      </w:pPr>
    </w:p>
    <w:p w14:paraId="7D019257" w14:textId="77777777" w:rsidR="00CC217D" w:rsidRDefault="00CC217D" w:rsidP="00053F6B">
      <w:pPr>
        <w:jc w:val="center"/>
      </w:pPr>
    </w:p>
    <w:p w14:paraId="1FF973FF" w14:textId="77777777" w:rsidR="004D3107" w:rsidRDefault="004D3107" w:rsidP="004D3107">
      <w:pPr>
        <w:rPr>
          <w:rFonts w:ascii="Arial" w:hAnsi="Arial" w:cs="Arial"/>
        </w:rPr>
      </w:pPr>
    </w:p>
    <w:sectPr w:rsidR="004D3107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F275E" w14:textId="77777777" w:rsidR="00B802C1" w:rsidRDefault="00B802C1">
      <w:r>
        <w:separator/>
      </w:r>
    </w:p>
  </w:endnote>
  <w:endnote w:type="continuationSeparator" w:id="0">
    <w:p w14:paraId="354FAAFF" w14:textId="77777777" w:rsidR="00B802C1" w:rsidRDefault="00B802C1">
      <w:r>
        <w:continuationSeparator/>
      </w:r>
    </w:p>
  </w:endnote>
  <w:endnote w:type="continuationNotice" w:id="1">
    <w:p w14:paraId="122EAE9A" w14:textId="77777777" w:rsidR="00B802C1" w:rsidRDefault="00B802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C784E" w14:textId="77777777" w:rsidR="00837A66" w:rsidRDefault="00837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A6049" w14:textId="77777777" w:rsidR="00B802C1" w:rsidRDefault="00B802C1">
      <w:r>
        <w:separator/>
      </w:r>
    </w:p>
  </w:footnote>
  <w:footnote w:type="continuationSeparator" w:id="0">
    <w:p w14:paraId="3BAA67BD" w14:textId="77777777" w:rsidR="00B802C1" w:rsidRDefault="00B802C1">
      <w:r>
        <w:continuationSeparator/>
      </w:r>
    </w:p>
  </w:footnote>
  <w:footnote w:type="continuationNotice" w:id="1">
    <w:p w14:paraId="14E8E162" w14:textId="77777777" w:rsidR="00B802C1" w:rsidRDefault="00B802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3718C4"/>
    <w:multiLevelType w:val="hybridMultilevel"/>
    <w:tmpl w:val="A3128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12568"/>
    <w:multiLevelType w:val="hybridMultilevel"/>
    <w:tmpl w:val="6C50CCAA"/>
    <w:lvl w:ilvl="0" w:tplc="923C8308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4EF739D"/>
    <w:multiLevelType w:val="hybridMultilevel"/>
    <w:tmpl w:val="0920879C"/>
    <w:lvl w:ilvl="0" w:tplc="73144F92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5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 w15:restartNumberingAfterBreak="0">
    <w:nsid w:val="720D3809"/>
    <w:multiLevelType w:val="hybridMultilevel"/>
    <w:tmpl w:val="C07836EA"/>
    <w:lvl w:ilvl="0" w:tplc="ED1027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12356264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50876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74536867">
    <w:abstractNumId w:val="3"/>
  </w:num>
  <w:num w:numId="4" w16cid:durableId="830222340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891582069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7991964">
    <w:abstractNumId w:val="1"/>
  </w:num>
  <w:num w:numId="7" w16cid:durableId="1247228508">
    <w:abstractNumId w:val="2"/>
  </w:num>
  <w:num w:numId="8" w16cid:durableId="689991985">
    <w:abstractNumId w:val="24"/>
  </w:num>
  <w:num w:numId="9" w16cid:durableId="695041352">
    <w:abstractNumId w:val="15"/>
  </w:num>
  <w:num w:numId="10" w16cid:durableId="89087240">
    <w:abstractNumId w:val="22"/>
  </w:num>
  <w:num w:numId="11" w16cid:durableId="1457258646">
    <w:abstractNumId w:val="26"/>
  </w:num>
  <w:num w:numId="12" w16cid:durableId="707805049">
    <w:abstractNumId w:val="7"/>
  </w:num>
  <w:num w:numId="13" w16cid:durableId="1115364282">
    <w:abstractNumId w:val="8"/>
  </w:num>
  <w:num w:numId="14" w16cid:durableId="1918592299">
    <w:abstractNumId w:val="21"/>
  </w:num>
  <w:num w:numId="15" w16cid:durableId="1798254987">
    <w:abstractNumId w:val="9"/>
  </w:num>
  <w:num w:numId="16" w16cid:durableId="1365212782">
    <w:abstractNumId w:val="29"/>
  </w:num>
  <w:num w:numId="17" w16cid:durableId="525212728">
    <w:abstractNumId w:val="17"/>
  </w:num>
  <w:num w:numId="18" w16cid:durableId="1290696883">
    <w:abstractNumId w:val="25"/>
  </w:num>
  <w:num w:numId="19" w16cid:durableId="1244101934">
    <w:abstractNumId w:val="19"/>
  </w:num>
  <w:num w:numId="20" w16cid:durableId="588388856">
    <w:abstractNumId w:val="23"/>
  </w:num>
  <w:num w:numId="21" w16cid:durableId="2055738076">
    <w:abstractNumId w:val="20"/>
  </w:num>
  <w:num w:numId="22" w16cid:durableId="1086610127">
    <w:abstractNumId w:val="6"/>
  </w:num>
  <w:num w:numId="23" w16cid:durableId="2089762995">
    <w:abstractNumId w:val="28"/>
  </w:num>
  <w:num w:numId="24" w16cid:durableId="1668512019">
    <w:abstractNumId w:val="11"/>
  </w:num>
  <w:num w:numId="25" w16cid:durableId="831604785">
    <w:abstractNumId w:val="18"/>
  </w:num>
  <w:num w:numId="26" w16cid:durableId="869150629">
    <w:abstractNumId w:val="10"/>
  </w:num>
  <w:num w:numId="27" w16cid:durableId="386225618">
    <w:abstractNumId w:val="14"/>
  </w:num>
  <w:num w:numId="28" w16cid:durableId="475337756">
    <w:abstractNumId w:val="16"/>
  </w:num>
  <w:num w:numId="29" w16cid:durableId="945232534">
    <w:abstractNumId w:val="13"/>
  </w:num>
  <w:num w:numId="30" w16cid:durableId="624771455">
    <w:abstractNumId w:val="27"/>
  </w:num>
  <w:num w:numId="31" w16cid:durableId="1845051123">
    <w:abstractNumId w:val="12"/>
  </w:num>
  <w:num w:numId="32" w16cid:durableId="2012877653">
    <w:abstractNumId w:val="5"/>
  </w:num>
  <w:num w:numId="33" w16cid:durableId="20422463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C81"/>
    <w:rsid w:val="00003DA6"/>
    <w:rsid w:val="00003ED0"/>
    <w:rsid w:val="0000543A"/>
    <w:rsid w:val="0000641A"/>
    <w:rsid w:val="00011BEC"/>
    <w:rsid w:val="000123CE"/>
    <w:rsid w:val="000134AE"/>
    <w:rsid w:val="00014022"/>
    <w:rsid w:val="00016AF1"/>
    <w:rsid w:val="000233FF"/>
    <w:rsid w:val="000256C9"/>
    <w:rsid w:val="00026271"/>
    <w:rsid w:val="00026B12"/>
    <w:rsid w:val="000272B6"/>
    <w:rsid w:val="00033397"/>
    <w:rsid w:val="0003447C"/>
    <w:rsid w:val="00035825"/>
    <w:rsid w:val="00037828"/>
    <w:rsid w:val="00037A30"/>
    <w:rsid w:val="00040095"/>
    <w:rsid w:val="0004091D"/>
    <w:rsid w:val="000410E8"/>
    <w:rsid w:val="00041C83"/>
    <w:rsid w:val="00042125"/>
    <w:rsid w:val="00042947"/>
    <w:rsid w:val="000429D3"/>
    <w:rsid w:val="00043550"/>
    <w:rsid w:val="00044B31"/>
    <w:rsid w:val="000470E7"/>
    <w:rsid w:val="00050070"/>
    <w:rsid w:val="00050C50"/>
    <w:rsid w:val="00051834"/>
    <w:rsid w:val="000537BA"/>
    <w:rsid w:val="00053F6B"/>
    <w:rsid w:val="00054A22"/>
    <w:rsid w:val="000571C4"/>
    <w:rsid w:val="0006055B"/>
    <w:rsid w:val="00061A66"/>
    <w:rsid w:val="00061DEA"/>
    <w:rsid w:val="00064DA3"/>
    <w:rsid w:val="000655A6"/>
    <w:rsid w:val="00067A22"/>
    <w:rsid w:val="00070A52"/>
    <w:rsid w:val="00075B7B"/>
    <w:rsid w:val="00080512"/>
    <w:rsid w:val="00080F02"/>
    <w:rsid w:val="00081000"/>
    <w:rsid w:val="00082C81"/>
    <w:rsid w:val="00083CA4"/>
    <w:rsid w:val="0008403D"/>
    <w:rsid w:val="00087423"/>
    <w:rsid w:val="000875B2"/>
    <w:rsid w:val="000930F0"/>
    <w:rsid w:val="0009480C"/>
    <w:rsid w:val="00097058"/>
    <w:rsid w:val="00097868"/>
    <w:rsid w:val="000A501D"/>
    <w:rsid w:val="000B04C9"/>
    <w:rsid w:val="000B0C11"/>
    <w:rsid w:val="000B103A"/>
    <w:rsid w:val="000B1359"/>
    <w:rsid w:val="000B140B"/>
    <w:rsid w:val="000B2528"/>
    <w:rsid w:val="000B3305"/>
    <w:rsid w:val="000C5A5C"/>
    <w:rsid w:val="000C6CF0"/>
    <w:rsid w:val="000D0195"/>
    <w:rsid w:val="000D3CA0"/>
    <w:rsid w:val="000D58AB"/>
    <w:rsid w:val="000D6DB8"/>
    <w:rsid w:val="000E39BC"/>
    <w:rsid w:val="000E5950"/>
    <w:rsid w:val="000E6673"/>
    <w:rsid w:val="000E76DE"/>
    <w:rsid w:val="000F11CC"/>
    <w:rsid w:val="000F2074"/>
    <w:rsid w:val="000F2196"/>
    <w:rsid w:val="000F4194"/>
    <w:rsid w:val="000F66B9"/>
    <w:rsid w:val="000F67C2"/>
    <w:rsid w:val="001012CA"/>
    <w:rsid w:val="001037A8"/>
    <w:rsid w:val="00104599"/>
    <w:rsid w:val="00106794"/>
    <w:rsid w:val="0011107E"/>
    <w:rsid w:val="0011112A"/>
    <w:rsid w:val="001118B3"/>
    <w:rsid w:val="001167B8"/>
    <w:rsid w:val="00123DDA"/>
    <w:rsid w:val="00125080"/>
    <w:rsid w:val="00125671"/>
    <w:rsid w:val="001267A1"/>
    <w:rsid w:val="001302A6"/>
    <w:rsid w:val="001306D0"/>
    <w:rsid w:val="0013278B"/>
    <w:rsid w:val="001332ED"/>
    <w:rsid w:val="00133F57"/>
    <w:rsid w:val="001347B9"/>
    <w:rsid w:val="0014134D"/>
    <w:rsid w:val="00141BDC"/>
    <w:rsid w:val="001423A3"/>
    <w:rsid w:val="0014262E"/>
    <w:rsid w:val="00142B61"/>
    <w:rsid w:val="00147FAE"/>
    <w:rsid w:val="00151286"/>
    <w:rsid w:val="00155D53"/>
    <w:rsid w:val="00156339"/>
    <w:rsid w:val="00157D27"/>
    <w:rsid w:val="00160443"/>
    <w:rsid w:val="00162811"/>
    <w:rsid w:val="00163037"/>
    <w:rsid w:val="001633D1"/>
    <w:rsid w:val="00164514"/>
    <w:rsid w:val="00166711"/>
    <w:rsid w:val="00167010"/>
    <w:rsid w:val="00167775"/>
    <w:rsid w:val="00167940"/>
    <w:rsid w:val="00171482"/>
    <w:rsid w:val="001734E5"/>
    <w:rsid w:val="001741EC"/>
    <w:rsid w:val="001813DC"/>
    <w:rsid w:val="00182D0F"/>
    <w:rsid w:val="00186BEC"/>
    <w:rsid w:val="001905CB"/>
    <w:rsid w:val="00191B9B"/>
    <w:rsid w:val="00196273"/>
    <w:rsid w:val="00196DA0"/>
    <w:rsid w:val="00197795"/>
    <w:rsid w:val="001A0FA9"/>
    <w:rsid w:val="001A1ADA"/>
    <w:rsid w:val="001A382B"/>
    <w:rsid w:val="001B33A4"/>
    <w:rsid w:val="001B33DE"/>
    <w:rsid w:val="001B4585"/>
    <w:rsid w:val="001B5111"/>
    <w:rsid w:val="001B55C1"/>
    <w:rsid w:val="001B6560"/>
    <w:rsid w:val="001C1184"/>
    <w:rsid w:val="001C2F98"/>
    <w:rsid w:val="001C4233"/>
    <w:rsid w:val="001C6BA3"/>
    <w:rsid w:val="001D02C2"/>
    <w:rsid w:val="001D1761"/>
    <w:rsid w:val="001D2793"/>
    <w:rsid w:val="001D5A6E"/>
    <w:rsid w:val="001E0F82"/>
    <w:rsid w:val="001E37CE"/>
    <w:rsid w:val="001E3CB8"/>
    <w:rsid w:val="001E4386"/>
    <w:rsid w:val="001E4B79"/>
    <w:rsid w:val="001F168B"/>
    <w:rsid w:val="001F34E1"/>
    <w:rsid w:val="00200D89"/>
    <w:rsid w:val="00201555"/>
    <w:rsid w:val="00206628"/>
    <w:rsid w:val="0020781B"/>
    <w:rsid w:val="002120CB"/>
    <w:rsid w:val="00212F37"/>
    <w:rsid w:val="002137B5"/>
    <w:rsid w:val="00213D02"/>
    <w:rsid w:val="00215323"/>
    <w:rsid w:val="00216E3D"/>
    <w:rsid w:val="00217E40"/>
    <w:rsid w:val="002244C8"/>
    <w:rsid w:val="00225E32"/>
    <w:rsid w:val="00226159"/>
    <w:rsid w:val="00231E4A"/>
    <w:rsid w:val="002320B3"/>
    <w:rsid w:val="002347A2"/>
    <w:rsid w:val="002357AD"/>
    <w:rsid w:val="00235901"/>
    <w:rsid w:val="0024376C"/>
    <w:rsid w:val="00243C99"/>
    <w:rsid w:val="00244103"/>
    <w:rsid w:val="00245DE0"/>
    <w:rsid w:val="00247146"/>
    <w:rsid w:val="00250273"/>
    <w:rsid w:val="00251C3E"/>
    <w:rsid w:val="00255E06"/>
    <w:rsid w:val="00256005"/>
    <w:rsid w:val="00256655"/>
    <w:rsid w:val="00260863"/>
    <w:rsid w:val="002643E8"/>
    <w:rsid w:val="00265A50"/>
    <w:rsid w:val="002712CD"/>
    <w:rsid w:val="0027181F"/>
    <w:rsid w:val="00272870"/>
    <w:rsid w:val="00275F84"/>
    <w:rsid w:val="00280A42"/>
    <w:rsid w:val="00283631"/>
    <w:rsid w:val="00283F0E"/>
    <w:rsid w:val="00284AB7"/>
    <w:rsid w:val="00285081"/>
    <w:rsid w:val="0028736C"/>
    <w:rsid w:val="00290364"/>
    <w:rsid w:val="00290BFC"/>
    <w:rsid w:val="002911C4"/>
    <w:rsid w:val="0029496A"/>
    <w:rsid w:val="00294E5B"/>
    <w:rsid w:val="0029729A"/>
    <w:rsid w:val="002A3C9F"/>
    <w:rsid w:val="002A4194"/>
    <w:rsid w:val="002A44F5"/>
    <w:rsid w:val="002A5DAC"/>
    <w:rsid w:val="002A7C33"/>
    <w:rsid w:val="002B1C2D"/>
    <w:rsid w:val="002B4A0C"/>
    <w:rsid w:val="002B6758"/>
    <w:rsid w:val="002B6B6D"/>
    <w:rsid w:val="002C086C"/>
    <w:rsid w:val="002C13C2"/>
    <w:rsid w:val="002C2DB8"/>
    <w:rsid w:val="002C3910"/>
    <w:rsid w:val="002C4EA5"/>
    <w:rsid w:val="002C7ED8"/>
    <w:rsid w:val="002D0394"/>
    <w:rsid w:val="002D09E9"/>
    <w:rsid w:val="002D412E"/>
    <w:rsid w:val="002D5E0F"/>
    <w:rsid w:val="002D60E3"/>
    <w:rsid w:val="002D665A"/>
    <w:rsid w:val="002D68C2"/>
    <w:rsid w:val="002D6C17"/>
    <w:rsid w:val="002E1ECD"/>
    <w:rsid w:val="002E2B86"/>
    <w:rsid w:val="002E66DD"/>
    <w:rsid w:val="002F2896"/>
    <w:rsid w:val="002F2E0D"/>
    <w:rsid w:val="002F44F7"/>
    <w:rsid w:val="003015CB"/>
    <w:rsid w:val="0030359B"/>
    <w:rsid w:val="00306D8F"/>
    <w:rsid w:val="003070EF"/>
    <w:rsid w:val="00310299"/>
    <w:rsid w:val="00310D68"/>
    <w:rsid w:val="003110C2"/>
    <w:rsid w:val="0031141A"/>
    <w:rsid w:val="00311C9B"/>
    <w:rsid w:val="00312F35"/>
    <w:rsid w:val="003137E8"/>
    <w:rsid w:val="00315449"/>
    <w:rsid w:val="003172DC"/>
    <w:rsid w:val="00320469"/>
    <w:rsid w:val="00320698"/>
    <w:rsid w:val="00320DE4"/>
    <w:rsid w:val="003210F7"/>
    <w:rsid w:val="00326556"/>
    <w:rsid w:val="00330C03"/>
    <w:rsid w:val="003334E6"/>
    <w:rsid w:val="00336647"/>
    <w:rsid w:val="00336F74"/>
    <w:rsid w:val="00337C60"/>
    <w:rsid w:val="003411E3"/>
    <w:rsid w:val="00342993"/>
    <w:rsid w:val="003475B3"/>
    <w:rsid w:val="00350803"/>
    <w:rsid w:val="00350C51"/>
    <w:rsid w:val="0035148F"/>
    <w:rsid w:val="00351495"/>
    <w:rsid w:val="00351D46"/>
    <w:rsid w:val="003533D4"/>
    <w:rsid w:val="0035455B"/>
    <w:rsid w:val="0035462D"/>
    <w:rsid w:val="00357BAE"/>
    <w:rsid w:val="00357E16"/>
    <w:rsid w:val="003642E6"/>
    <w:rsid w:val="003662D7"/>
    <w:rsid w:val="00366824"/>
    <w:rsid w:val="00366FC5"/>
    <w:rsid w:val="003712DC"/>
    <w:rsid w:val="003735AF"/>
    <w:rsid w:val="003737D4"/>
    <w:rsid w:val="003751B0"/>
    <w:rsid w:val="00376792"/>
    <w:rsid w:val="00376CDE"/>
    <w:rsid w:val="00376F4F"/>
    <w:rsid w:val="00383999"/>
    <w:rsid w:val="00386600"/>
    <w:rsid w:val="003877B9"/>
    <w:rsid w:val="00391124"/>
    <w:rsid w:val="0039393E"/>
    <w:rsid w:val="003961C8"/>
    <w:rsid w:val="003A001C"/>
    <w:rsid w:val="003A3E8B"/>
    <w:rsid w:val="003A3F40"/>
    <w:rsid w:val="003A51ED"/>
    <w:rsid w:val="003B26F8"/>
    <w:rsid w:val="003B4EEF"/>
    <w:rsid w:val="003C2363"/>
    <w:rsid w:val="003C3971"/>
    <w:rsid w:val="003C4228"/>
    <w:rsid w:val="003C58B2"/>
    <w:rsid w:val="003D53BD"/>
    <w:rsid w:val="003E289A"/>
    <w:rsid w:val="003E393A"/>
    <w:rsid w:val="003E5B25"/>
    <w:rsid w:val="003E67E3"/>
    <w:rsid w:val="003F0288"/>
    <w:rsid w:val="003F0890"/>
    <w:rsid w:val="003F63E8"/>
    <w:rsid w:val="004009A7"/>
    <w:rsid w:val="00403DF4"/>
    <w:rsid w:val="00404032"/>
    <w:rsid w:val="00410F27"/>
    <w:rsid w:val="00412D39"/>
    <w:rsid w:val="00413096"/>
    <w:rsid w:val="0041622C"/>
    <w:rsid w:val="00416FAF"/>
    <w:rsid w:val="00417DED"/>
    <w:rsid w:val="00425A21"/>
    <w:rsid w:val="0042772C"/>
    <w:rsid w:val="00437742"/>
    <w:rsid w:val="004410DA"/>
    <w:rsid w:val="004412D7"/>
    <w:rsid w:val="00445219"/>
    <w:rsid w:val="00447E84"/>
    <w:rsid w:val="004512FF"/>
    <w:rsid w:val="0045549B"/>
    <w:rsid w:val="00462749"/>
    <w:rsid w:val="004645B5"/>
    <w:rsid w:val="004657CA"/>
    <w:rsid w:val="0047098F"/>
    <w:rsid w:val="00474707"/>
    <w:rsid w:val="004753CD"/>
    <w:rsid w:val="0047540A"/>
    <w:rsid w:val="00481AD1"/>
    <w:rsid w:val="00484183"/>
    <w:rsid w:val="00487D49"/>
    <w:rsid w:val="00491C39"/>
    <w:rsid w:val="004963BF"/>
    <w:rsid w:val="004A06E8"/>
    <w:rsid w:val="004A292A"/>
    <w:rsid w:val="004A483F"/>
    <w:rsid w:val="004A742D"/>
    <w:rsid w:val="004B1CB0"/>
    <w:rsid w:val="004C1FB6"/>
    <w:rsid w:val="004C2A1D"/>
    <w:rsid w:val="004C3D08"/>
    <w:rsid w:val="004C5730"/>
    <w:rsid w:val="004D3107"/>
    <w:rsid w:val="004D3578"/>
    <w:rsid w:val="004E213A"/>
    <w:rsid w:val="004E21E5"/>
    <w:rsid w:val="004E2D8C"/>
    <w:rsid w:val="004E3710"/>
    <w:rsid w:val="004E47B2"/>
    <w:rsid w:val="004E5F3A"/>
    <w:rsid w:val="004E70F4"/>
    <w:rsid w:val="004E73D0"/>
    <w:rsid w:val="004F0159"/>
    <w:rsid w:val="004F20BC"/>
    <w:rsid w:val="004F2EFC"/>
    <w:rsid w:val="004F2F1D"/>
    <w:rsid w:val="004F450F"/>
    <w:rsid w:val="004F74A1"/>
    <w:rsid w:val="00502844"/>
    <w:rsid w:val="005042B9"/>
    <w:rsid w:val="00504B95"/>
    <w:rsid w:val="00511CE6"/>
    <w:rsid w:val="00513EEC"/>
    <w:rsid w:val="0051699C"/>
    <w:rsid w:val="00520EF8"/>
    <w:rsid w:val="0052353C"/>
    <w:rsid w:val="005258DF"/>
    <w:rsid w:val="00526BEE"/>
    <w:rsid w:val="00526CEE"/>
    <w:rsid w:val="005353FA"/>
    <w:rsid w:val="00543E6C"/>
    <w:rsid w:val="00551855"/>
    <w:rsid w:val="00552BE9"/>
    <w:rsid w:val="0055682D"/>
    <w:rsid w:val="00556F73"/>
    <w:rsid w:val="00561A3C"/>
    <w:rsid w:val="00561A92"/>
    <w:rsid w:val="00562144"/>
    <w:rsid w:val="00564949"/>
    <w:rsid w:val="00565087"/>
    <w:rsid w:val="00566647"/>
    <w:rsid w:val="00571718"/>
    <w:rsid w:val="00584B6B"/>
    <w:rsid w:val="00584CB7"/>
    <w:rsid w:val="00587189"/>
    <w:rsid w:val="005876E9"/>
    <w:rsid w:val="005A3717"/>
    <w:rsid w:val="005B0043"/>
    <w:rsid w:val="005B0FF1"/>
    <w:rsid w:val="005B2BDE"/>
    <w:rsid w:val="005B4436"/>
    <w:rsid w:val="005B4C45"/>
    <w:rsid w:val="005C294B"/>
    <w:rsid w:val="005C514F"/>
    <w:rsid w:val="005C6E15"/>
    <w:rsid w:val="005D127B"/>
    <w:rsid w:val="005D162E"/>
    <w:rsid w:val="005D2A65"/>
    <w:rsid w:val="005D2E01"/>
    <w:rsid w:val="005D318A"/>
    <w:rsid w:val="005D5771"/>
    <w:rsid w:val="005D7771"/>
    <w:rsid w:val="005E3906"/>
    <w:rsid w:val="005E65A9"/>
    <w:rsid w:val="005F2B3F"/>
    <w:rsid w:val="005F35C2"/>
    <w:rsid w:val="005F4193"/>
    <w:rsid w:val="00600101"/>
    <w:rsid w:val="00600786"/>
    <w:rsid w:val="00603D9F"/>
    <w:rsid w:val="0060531C"/>
    <w:rsid w:val="00605611"/>
    <w:rsid w:val="0060678D"/>
    <w:rsid w:val="00611081"/>
    <w:rsid w:val="0061243F"/>
    <w:rsid w:val="0061294D"/>
    <w:rsid w:val="00614E86"/>
    <w:rsid w:val="00614FDF"/>
    <w:rsid w:val="00615105"/>
    <w:rsid w:val="0062142F"/>
    <w:rsid w:val="00626449"/>
    <w:rsid w:val="00626713"/>
    <w:rsid w:val="006277CF"/>
    <w:rsid w:val="006332F1"/>
    <w:rsid w:val="00635504"/>
    <w:rsid w:val="00635960"/>
    <w:rsid w:val="006364D4"/>
    <w:rsid w:val="0064113F"/>
    <w:rsid w:val="006416EE"/>
    <w:rsid w:val="00642F4B"/>
    <w:rsid w:val="00651AC3"/>
    <w:rsid w:val="00652C89"/>
    <w:rsid w:val="0065413D"/>
    <w:rsid w:val="00660F1E"/>
    <w:rsid w:val="006639DD"/>
    <w:rsid w:val="00671775"/>
    <w:rsid w:val="00677386"/>
    <w:rsid w:val="00680F3C"/>
    <w:rsid w:val="00681D6F"/>
    <w:rsid w:val="00681F35"/>
    <w:rsid w:val="00682170"/>
    <w:rsid w:val="00682B5A"/>
    <w:rsid w:val="00682C3E"/>
    <w:rsid w:val="00684245"/>
    <w:rsid w:val="00685FE6"/>
    <w:rsid w:val="00686564"/>
    <w:rsid w:val="00687167"/>
    <w:rsid w:val="00687CCC"/>
    <w:rsid w:val="00693831"/>
    <w:rsid w:val="006946C6"/>
    <w:rsid w:val="00696187"/>
    <w:rsid w:val="00697A1E"/>
    <w:rsid w:val="006A13DC"/>
    <w:rsid w:val="006A18E9"/>
    <w:rsid w:val="006A5F30"/>
    <w:rsid w:val="006A7404"/>
    <w:rsid w:val="006B2AEA"/>
    <w:rsid w:val="006B4B67"/>
    <w:rsid w:val="006C254E"/>
    <w:rsid w:val="006C303B"/>
    <w:rsid w:val="006C3F36"/>
    <w:rsid w:val="006C4A8F"/>
    <w:rsid w:val="006C53D3"/>
    <w:rsid w:val="006C7350"/>
    <w:rsid w:val="006D1F9A"/>
    <w:rsid w:val="006D28C5"/>
    <w:rsid w:val="006E00BA"/>
    <w:rsid w:val="006E0274"/>
    <w:rsid w:val="006E1037"/>
    <w:rsid w:val="006E1218"/>
    <w:rsid w:val="006E41E9"/>
    <w:rsid w:val="006E5C86"/>
    <w:rsid w:val="006F02B9"/>
    <w:rsid w:val="006F2FB8"/>
    <w:rsid w:val="00700B57"/>
    <w:rsid w:val="00701D75"/>
    <w:rsid w:val="007044F6"/>
    <w:rsid w:val="007051E7"/>
    <w:rsid w:val="007100AD"/>
    <w:rsid w:val="0071017A"/>
    <w:rsid w:val="00711037"/>
    <w:rsid w:val="00712F8C"/>
    <w:rsid w:val="00725792"/>
    <w:rsid w:val="007270D4"/>
    <w:rsid w:val="00732A74"/>
    <w:rsid w:val="00734A5B"/>
    <w:rsid w:val="007441D0"/>
    <w:rsid w:val="00744E76"/>
    <w:rsid w:val="0074699F"/>
    <w:rsid w:val="00747230"/>
    <w:rsid w:val="007567D7"/>
    <w:rsid w:val="00756A51"/>
    <w:rsid w:val="007630D3"/>
    <w:rsid w:val="00763C76"/>
    <w:rsid w:val="00770221"/>
    <w:rsid w:val="00770804"/>
    <w:rsid w:val="00775DE5"/>
    <w:rsid w:val="007764B0"/>
    <w:rsid w:val="0077651D"/>
    <w:rsid w:val="00777A0C"/>
    <w:rsid w:val="0078163B"/>
    <w:rsid w:val="00781F0F"/>
    <w:rsid w:val="0078601E"/>
    <w:rsid w:val="0079093A"/>
    <w:rsid w:val="007912F6"/>
    <w:rsid w:val="00793EBE"/>
    <w:rsid w:val="00795F3D"/>
    <w:rsid w:val="007A39B1"/>
    <w:rsid w:val="007A3BC8"/>
    <w:rsid w:val="007A3D47"/>
    <w:rsid w:val="007A402F"/>
    <w:rsid w:val="007A4FDC"/>
    <w:rsid w:val="007A63B3"/>
    <w:rsid w:val="007A752C"/>
    <w:rsid w:val="007A76E8"/>
    <w:rsid w:val="007A7FB0"/>
    <w:rsid w:val="007B246F"/>
    <w:rsid w:val="007B2778"/>
    <w:rsid w:val="007C079A"/>
    <w:rsid w:val="007C1FAE"/>
    <w:rsid w:val="007C20CA"/>
    <w:rsid w:val="007C5E58"/>
    <w:rsid w:val="007D11CD"/>
    <w:rsid w:val="007D2584"/>
    <w:rsid w:val="007D3345"/>
    <w:rsid w:val="007D4951"/>
    <w:rsid w:val="007E0B23"/>
    <w:rsid w:val="007E0BF2"/>
    <w:rsid w:val="007E2729"/>
    <w:rsid w:val="007E32E1"/>
    <w:rsid w:val="007E5A32"/>
    <w:rsid w:val="007F11FF"/>
    <w:rsid w:val="007F145B"/>
    <w:rsid w:val="007F1A11"/>
    <w:rsid w:val="007F23C7"/>
    <w:rsid w:val="007F4018"/>
    <w:rsid w:val="007F7F41"/>
    <w:rsid w:val="008028A4"/>
    <w:rsid w:val="0080335D"/>
    <w:rsid w:val="00805188"/>
    <w:rsid w:val="00806F25"/>
    <w:rsid w:val="00810D4B"/>
    <w:rsid w:val="00811BC8"/>
    <w:rsid w:val="00813BFD"/>
    <w:rsid w:val="008160E5"/>
    <w:rsid w:val="00816A6D"/>
    <w:rsid w:val="0082248A"/>
    <w:rsid w:val="00822D08"/>
    <w:rsid w:val="00823732"/>
    <w:rsid w:val="00825EF4"/>
    <w:rsid w:val="0082610B"/>
    <w:rsid w:val="00831ABC"/>
    <w:rsid w:val="008358C1"/>
    <w:rsid w:val="008364CF"/>
    <w:rsid w:val="00837A66"/>
    <w:rsid w:val="00843307"/>
    <w:rsid w:val="008463C3"/>
    <w:rsid w:val="00846D56"/>
    <w:rsid w:val="00846D60"/>
    <w:rsid w:val="008478BE"/>
    <w:rsid w:val="00850CA7"/>
    <w:rsid w:val="0085185A"/>
    <w:rsid w:val="008522B8"/>
    <w:rsid w:val="00853453"/>
    <w:rsid w:val="008560BC"/>
    <w:rsid w:val="00857366"/>
    <w:rsid w:val="00857FAF"/>
    <w:rsid w:val="008642D8"/>
    <w:rsid w:val="008656C0"/>
    <w:rsid w:val="008729AE"/>
    <w:rsid w:val="008729D3"/>
    <w:rsid w:val="008729F3"/>
    <w:rsid w:val="00873674"/>
    <w:rsid w:val="00875170"/>
    <w:rsid w:val="008768CA"/>
    <w:rsid w:val="0088273B"/>
    <w:rsid w:val="00882DB6"/>
    <w:rsid w:val="008833CB"/>
    <w:rsid w:val="00887897"/>
    <w:rsid w:val="00891CA3"/>
    <w:rsid w:val="00893CC6"/>
    <w:rsid w:val="00894588"/>
    <w:rsid w:val="0089534E"/>
    <w:rsid w:val="008A0925"/>
    <w:rsid w:val="008B1270"/>
    <w:rsid w:val="008B5BF8"/>
    <w:rsid w:val="008B6F4C"/>
    <w:rsid w:val="008C02B7"/>
    <w:rsid w:val="008C6698"/>
    <w:rsid w:val="008D1702"/>
    <w:rsid w:val="008D24AD"/>
    <w:rsid w:val="008D5459"/>
    <w:rsid w:val="008D5F69"/>
    <w:rsid w:val="008D6702"/>
    <w:rsid w:val="008F1853"/>
    <w:rsid w:val="008F26BA"/>
    <w:rsid w:val="008F4EDF"/>
    <w:rsid w:val="008F60C8"/>
    <w:rsid w:val="008F7408"/>
    <w:rsid w:val="0090013D"/>
    <w:rsid w:val="009005E5"/>
    <w:rsid w:val="0090271F"/>
    <w:rsid w:val="00902E23"/>
    <w:rsid w:val="009050C7"/>
    <w:rsid w:val="00905ECC"/>
    <w:rsid w:val="00907036"/>
    <w:rsid w:val="0090797C"/>
    <w:rsid w:val="00912203"/>
    <w:rsid w:val="0091348E"/>
    <w:rsid w:val="009151E6"/>
    <w:rsid w:val="00916EC0"/>
    <w:rsid w:val="00917CCB"/>
    <w:rsid w:val="00935668"/>
    <w:rsid w:val="0094290A"/>
    <w:rsid w:val="00942EC2"/>
    <w:rsid w:val="00943578"/>
    <w:rsid w:val="00943A27"/>
    <w:rsid w:val="009452C2"/>
    <w:rsid w:val="00945A0C"/>
    <w:rsid w:val="009479F3"/>
    <w:rsid w:val="00950235"/>
    <w:rsid w:val="00952FF4"/>
    <w:rsid w:val="00955646"/>
    <w:rsid w:val="009559D5"/>
    <w:rsid w:val="00957F44"/>
    <w:rsid w:val="00961048"/>
    <w:rsid w:val="00961486"/>
    <w:rsid w:val="00961B6F"/>
    <w:rsid w:val="009651B5"/>
    <w:rsid w:val="00965CEB"/>
    <w:rsid w:val="00967FF0"/>
    <w:rsid w:val="00970B05"/>
    <w:rsid w:val="0097416F"/>
    <w:rsid w:val="00975E9B"/>
    <w:rsid w:val="00976655"/>
    <w:rsid w:val="009833AE"/>
    <w:rsid w:val="0098363E"/>
    <w:rsid w:val="009862B8"/>
    <w:rsid w:val="009866CC"/>
    <w:rsid w:val="00987A5D"/>
    <w:rsid w:val="00991E8C"/>
    <w:rsid w:val="009920EC"/>
    <w:rsid w:val="009B03B5"/>
    <w:rsid w:val="009B0994"/>
    <w:rsid w:val="009B3212"/>
    <w:rsid w:val="009B62C7"/>
    <w:rsid w:val="009C1283"/>
    <w:rsid w:val="009C25EF"/>
    <w:rsid w:val="009C2BF0"/>
    <w:rsid w:val="009C63B1"/>
    <w:rsid w:val="009D0AB7"/>
    <w:rsid w:val="009D0EFE"/>
    <w:rsid w:val="009D191A"/>
    <w:rsid w:val="009D2E4F"/>
    <w:rsid w:val="009D53A9"/>
    <w:rsid w:val="009D6295"/>
    <w:rsid w:val="009D6871"/>
    <w:rsid w:val="009D7CC3"/>
    <w:rsid w:val="009E1897"/>
    <w:rsid w:val="009E3DD6"/>
    <w:rsid w:val="009E6FF2"/>
    <w:rsid w:val="009E748A"/>
    <w:rsid w:val="009F37B7"/>
    <w:rsid w:val="009F69D2"/>
    <w:rsid w:val="00A00879"/>
    <w:rsid w:val="00A013B5"/>
    <w:rsid w:val="00A02B61"/>
    <w:rsid w:val="00A0439D"/>
    <w:rsid w:val="00A0456C"/>
    <w:rsid w:val="00A05022"/>
    <w:rsid w:val="00A10F02"/>
    <w:rsid w:val="00A11189"/>
    <w:rsid w:val="00A11C5D"/>
    <w:rsid w:val="00A13418"/>
    <w:rsid w:val="00A14062"/>
    <w:rsid w:val="00A1598C"/>
    <w:rsid w:val="00A164B4"/>
    <w:rsid w:val="00A21234"/>
    <w:rsid w:val="00A21B81"/>
    <w:rsid w:val="00A24F8A"/>
    <w:rsid w:val="00A257D3"/>
    <w:rsid w:val="00A25F6E"/>
    <w:rsid w:val="00A27F9B"/>
    <w:rsid w:val="00A3077E"/>
    <w:rsid w:val="00A310FF"/>
    <w:rsid w:val="00A31FE2"/>
    <w:rsid w:val="00A37629"/>
    <w:rsid w:val="00A37630"/>
    <w:rsid w:val="00A37AA2"/>
    <w:rsid w:val="00A37EA2"/>
    <w:rsid w:val="00A41DF4"/>
    <w:rsid w:val="00A4210B"/>
    <w:rsid w:val="00A44856"/>
    <w:rsid w:val="00A44A56"/>
    <w:rsid w:val="00A47D75"/>
    <w:rsid w:val="00A53724"/>
    <w:rsid w:val="00A61768"/>
    <w:rsid w:val="00A621C0"/>
    <w:rsid w:val="00A647A9"/>
    <w:rsid w:val="00A70C63"/>
    <w:rsid w:val="00A72A98"/>
    <w:rsid w:val="00A734A3"/>
    <w:rsid w:val="00A73D8A"/>
    <w:rsid w:val="00A7465C"/>
    <w:rsid w:val="00A76099"/>
    <w:rsid w:val="00A77E9C"/>
    <w:rsid w:val="00A82346"/>
    <w:rsid w:val="00A9318F"/>
    <w:rsid w:val="00A94BC1"/>
    <w:rsid w:val="00A94CD1"/>
    <w:rsid w:val="00A95684"/>
    <w:rsid w:val="00AA2DE1"/>
    <w:rsid w:val="00AB05A7"/>
    <w:rsid w:val="00AB1185"/>
    <w:rsid w:val="00AC15DE"/>
    <w:rsid w:val="00AC1CBD"/>
    <w:rsid w:val="00AC7166"/>
    <w:rsid w:val="00AD12DB"/>
    <w:rsid w:val="00AD4878"/>
    <w:rsid w:val="00AD63FB"/>
    <w:rsid w:val="00AE0793"/>
    <w:rsid w:val="00AE5FB6"/>
    <w:rsid w:val="00AE6E59"/>
    <w:rsid w:val="00B05955"/>
    <w:rsid w:val="00B07C9E"/>
    <w:rsid w:val="00B118F3"/>
    <w:rsid w:val="00B1236B"/>
    <w:rsid w:val="00B14E0A"/>
    <w:rsid w:val="00B15449"/>
    <w:rsid w:val="00B155DC"/>
    <w:rsid w:val="00B21568"/>
    <w:rsid w:val="00B22BDD"/>
    <w:rsid w:val="00B234EE"/>
    <w:rsid w:val="00B23AD4"/>
    <w:rsid w:val="00B2406C"/>
    <w:rsid w:val="00B25A37"/>
    <w:rsid w:val="00B25F0E"/>
    <w:rsid w:val="00B26034"/>
    <w:rsid w:val="00B266E6"/>
    <w:rsid w:val="00B27FB8"/>
    <w:rsid w:val="00B30CE4"/>
    <w:rsid w:val="00B31AF3"/>
    <w:rsid w:val="00B34332"/>
    <w:rsid w:val="00B4020A"/>
    <w:rsid w:val="00B403D8"/>
    <w:rsid w:val="00B40C8A"/>
    <w:rsid w:val="00B4732F"/>
    <w:rsid w:val="00B50254"/>
    <w:rsid w:val="00B571D1"/>
    <w:rsid w:val="00B6196E"/>
    <w:rsid w:val="00B633D9"/>
    <w:rsid w:val="00B63A51"/>
    <w:rsid w:val="00B65372"/>
    <w:rsid w:val="00B669FF"/>
    <w:rsid w:val="00B706D2"/>
    <w:rsid w:val="00B70BED"/>
    <w:rsid w:val="00B70FC5"/>
    <w:rsid w:val="00B713D7"/>
    <w:rsid w:val="00B71860"/>
    <w:rsid w:val="00B75CCF"/>
    <w:rsid w:val="00B772A7"/>
    <w:rsid w:val="00B802C1"/>
    <w:rsid w:val="00B81012"/>
    <w:rsid w:val="00B81FC1"/>
    <w:rsid w:val="00B838C8"/>
    <w:rsid w:val="00B86808"/>
    <w:rsid w:val="00B86F5D"/>
    <w:rsid w:val="00B87159"/>
    <w:rsid w:val="00B921B8"/>
    <w:rsid w:val="00B9266C"/>
    <w:rsid w:val="00B95AEF"/>
    <w:rsid w:val="00BA2CE8"/>
    <w:rsid w:val="00BA493B"/>
    <w:rsid w:val="00BA4D40"/>
    <w:rsid w:val="00BB385A"/>
    <w:rsid w:val="00BB3E38"/>
    <w:rsid w:val="00BB7408"/>
    <w:rsid w:val="00BB7AFF"/>
    <w:rsid w:val="00BC0F7D"/>
    <w:rsid w:val="00BC14FF"/>
    <w:rsid w:val="00BC4AF2"/>
    <w:rsid w:val="00BC4F9F"/>
    <w:rsid w:val="00BC590C"/>
    <w:rsid w:val="00BC5CC4"/>
    <w:rsid w:val="00BD267B"/>
    <w:rsid w:val="00BD3C5C"/>
    <w:rsid w:val="00BD6927"/>
    <w:rsid w:val="00BE0FE0"/>
    <w:rsid w:val="00BE1FB8"/>
    <w:rsid w:val="00BE5520"/>
    <w:rsid w:val="00BE7A76"/>
    <w:rsid w:val="00BF06BA"/>
    <w:rsid w:val="00BF1785"/>
    <w:rsid w:val="00BF3AEE"/>
    <w:rsid w:val="00BF7110"/>
    <w:rsid w:val="00C00441"/>
    <w:rsid w:val="00C014AB"/>
    <w:rsid w:val="00C07194"/>
    <w:rsid w:val="00C10A9F"/>
    <w:rsid w:val="00C10B2B"/>
    <w:rsid w:val="00C14BF2"/>
    <w:rsid w:val="00C152F3"/>
    <w:rsid w:val="00C1643B"/>
    <w:rsid w:val="00C2228A"/>
    <w:rsid w:val="00C2283A"/>
    <w:rsid w:val="00C24F0F"/>
    <w:rsid w:val="00C3114D"/>
    <w:rsid w:val="00C31FEE"/>
    <w:rsid w:val="00C32D6D"/>
    <w:rsid w:val="00C33079"/>
    <w:rsid w:val="00C34D0B"/>
    <w:rsid w:val="00C350F1"/>
    <w:rsid w:val="00C35625"/>
    <w:rsid w:val="00C356F7"/>
    <w:rsid w:val="00C361AA"/>
    <w:rsid w:val="00C445FC"/>
    <w:rsid w:val="00C45231"/>
    <w:rsid w:val="00C45A92"/>
    <w:rsid w:val="00C45E61"/>
    <w:rsid w:val="00C53C93"/>
    <w:rsid w:val="00C53F06"/>
    <w:rsid w:val="00C54EB8"/>
    <w:rsid w:val="00C5568D"/>
    <w:rsid w:val="00C616A5"/>
    <w:rsid w:val="00C616E5"/>
    <w:rsid w:val="00C64056"/>
    <w:rsid w:val="00C7100B"/>
    <w:rsid w:val="00C71D5C"/>
    <w:rsid w:val="00C72833"/>
    <w:rsid w:val="00C7413B"/>
    <w:rsid w:val="00C74279"/>
    <w:rsid w:val="00C7604E"/>
    <w:rsid w:val="00C773E2"/>
    <w:rsid w:val="00C83B19"/>
    <w:rsid w:val="00C849D1"/>
    <w:rsid w:val="00C9023D"/>
    <w:rsid w:val="00C903F7"/>
    <w:rsid w:val="00C915C0"/>
    <w:rsid w:val="00C92DC6"/>
    <w:rsid w:val="00C93F40"/>
    <w:rsid w:val="00C94816"/>
    <w:rsid w:val="00C96155"/>
    <w:rsid w:val="00C96F9D"/>
    <w:rsid w:val="00CA341D"/>
    <w:rsid w:val="00CA3D0C"/>
    <w:rsid w:val="00CA53A5"/>
    <w:rsid w:val="00CA5633"/>
    <w:rsid w:val="00CB026D"/>
    <w:rsid w:val="00CB091F"/>
    <w:rsid w:val="00CB1220"/>
    <w:rsid w:val="00CC02B6"/>
    <w:rsid w:val="00CC08E6"/>
    <w:rsid w:val="00CC0AD5"/>
    <w:rsid w:val="00CC217D"/>
    <w:rsid w:val="00CC2199"/>
    <w:rsid w:val="00CC6072"/>
    <w:rsid w:val="00CC6673"/>
    <w:rsid w:val="00CC7B2B"/>
    <w:rsid w:val="00CC7F3E"/>
    <w:rsid w:val="00CD0309"/>
    <w:rsid w:val="00CD1540"/>
    <w:rsid w:val="00CD21E2"/>
    <w:rsid w:val="00CD2805"/>
    <w:rsid w:val="00CD2E5C"/>
    <w:rsid w:val="00CD3C94"/>
    <w:rsid w:val="00CD7F1D"/>
    <w:rsid w:val="00CE213A"/>
    <w:rsid w:val="00CE4886"/>
    <w:rsid w:val="00CF1FDC"/>
    <w:rsid w:val="00CF2626"/>
    <w:rsid w:val="00CF2F33"/>
    <w:rsid w:val="00CF3410"/>
    <w:rsid w:val="00CF6DAD"/>
    <w:rsid w:val="00D00459"/>
    <w:rsid w:val="00D01ABE"/>
    <w:rsid w:val="00D04673"/>
    <w:rsid w:val="00D05C47"/>
    <w:rsid w:val="00D06053"/>
    <w:rsid w:val="00D063F0"/>
    <w:rsid w:val="00D06E65"/>
    <w:rsid w:val="00D07E14"/>
    <w:rsid w:val="00D24374"/>
    <w:rsid w:val="00D2474B"/>
    <w:rsid w:val="00D26FDD"/>
    <w:rsid w:val="00D312DF"/>
    <w:rsid w:val="00D3422E"/>
    <w:rsid w:val="00D36622"/>
    <w:rsid w:val="00D36FC5"/>
    <w:rsid w:val="00D40936"/>
    <w:rsid w:val="00D44962"/>
    <w:rsid w:val="00D4496D"/>
    <w:rsid w:val="00D457E0"/>
    <w:rsid w:val="00D47BD2"/>
    <w:rsid w:val="00D505AD"/>
    <w:rsid w:val="00D525A6"/>
    <w:rsid w:val="00D5295A"/>
    <w:rsid w:val="00D55436"/>
    <w:rsid w:val="00D55680"/>
    <w:rsid w:val="00D56308"/>
    <w:rsid w:val="00D56473"/>
    <w:rsid w:val="00D613DA"/>
    <w:rsid w:val="00D64E68"/>
    <w:rsid w:val="00D65870"/>
    <w:rsid w:val="00D67464"/>
    <w:rsid w:val="00D67F52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2750"/>
    <w:rsid w:val="00D82840"/>
    <w:rsid w:val="00D82F69"/>
    <w:rsid w:val="00D82F78"/>
    <w:rsid w:val="00D86E3A"/>
    <w:rsid w:val="00D87829"/>
    <w:rsid w:val="00D87E00"/>
    <w:rsid w:val="00D904EB"/>
    <w:rsid w:val="00D90D3D"/>
    <w:rsid w:val="00D9134D"/>
    <w:rsid w:val="00D9205F"/>
    <w:rsid w:val="00D92AB4"/>
    <w:rsid w:val="00D966B1"/>
    <w:rsid w:val="00DA08AB"/>
    <w:rsid w:val="00DA1983"/>
    <w:rsid w:val="00DA420A"/>
    <w:rsid w:val="00DA7A03"/>
    <w:rsid w:val="00DB1818"/>
    <w:rsid w:val="00DB1FAD"/>
    <w:rsid w:val="00DB24D0"/>
    <w:rsid w:val="00DB36D4"/>
    <w:rsid w:val="00DB3ABA"/>
    <w:rsid w:val="00DB6B81"/>
    <w:rsid w:val="00DB7A1D"/>
    <w:rsid w:val="00DC241D"/>
    <w:rsid w:val="00DC244F"/>
    <w:rsid w:val="00DC260D"/>
    <w:rsid w:val="00DC309B"/>
    <w:rsid w:val="00DC384A"/>
    <w:rsid w:val="00DC4DA2"/>
    <w:rsid w:val="00DC5A00"/>
    <w:rsid w:val="00DC5C16"/>
    <w:rsid w:val="00DD3CDF"/>
    <w:rsid w:val="00DD4998"/>
    <w:rsid w:val="00DD5B74"/>
    <w:rsid w:val="00DD6745"/>
    <w:rsid w:val="00DD68D7"/>
    <w:rsid w:val="00DE2AAA"/>
    <w:rsid w:val="00DE57AA"/>
    <w:rsid w:val="00DE76EF"/>
    <w:rsid w:val="00DF0851"/>
    <w:rsid w:val="00DF2B1F"/>
    <w:rsid w:val="00DF3B41"/>
    <w:rsid w:val="00DF54FF"/>
    <w:rsid w:val="00DF611B"/>
    <w:rsid w:val="00DF62CD"/>
    <w:rsid w:val="00E037C5"/>
    <w:rsid w:val="00E038AE"/>
    <w:rsid w:val="00E0534D"/>
    <w:rsid w:val="00E07789"/>
    <w:rsid w:val="00E129D3"/>
    <w:rsid w:val="00E12A44"/>
    <w:rsid w:val="00E16413"/>
    <w:rsid w:val="00E164A5"/>
    <w:rsid w:val="00E168B2"/>
    <w:rsid w:val="00E20E20"/>
    <w:rsid w:val="00E30A87"/>
    <w:rsid w:val="00E30EC4"/>
    <w:rsid w:val="00E416AD"/>
    <w:rsid w:val="00E418DB"/>
    <w:rsid w:val="00E42A60"/>
    <w:rsid w:val="00E43ED6"/>
    <w:rsid w:val="00E43FF0"/>
    <w:rsid w:val="00E51302"/>
    <w:rsid w:val="00E5240B"/>
    <w:rsid w:val="00E538D6"/>
    <w:rsid w:val="00E53E02"/>
    <w:rsid w:val="00E6017F"/>
    <w:rsid w:val="00E60E94"/>
    <w:rsid w:val="00E65318"/>
    <w:rsid w:val="00E661B6"/>
    <w:rsid w:val="00E661C2"/>
    <w:rsid w:val="00E66D40"/>
    <w:rsid w:val="00E67E7D"/>
    <w:rsid w:val="00E705E9"/>
    <w:rsid w:val="00E70AC5"/>
    <w:rsid w:val="00E72F90"/>
    <w:rsid w:val="00E74DF3"/>
    <w:rsid w:val="00E77346"/>
    <w:rsid w:val="00E77645"/>
    <w:rsid w:val="00E81E11"/>
    <w:rsid w:val="00E85BC1"/>
    <w:rsid w:val="00E8794F"/>
    <w:rsid w:val="00E91E71"/>
    <w:rsid w:val="00EB26BD"/>
    <w:rsid w:val="00EB33C7"/>
    <w:rsid w:val="00EB60B1"/>
    <w:rsid w:val="00EC0276"/>
    <w:rsid w:val="00EC4A25"/>
    <w:rsid w:val="00EC7BBD"/>
    <w:rsid w:val="00ED01D2"/>
    <w:rsid w:val="00ED49E7"/>
    <w:rsid w:val="00ED5C2F"/>
    <w:rsid w:val="00EE00EA"/>
    <w:rsid w:val="00EE0A3C"/>
    <w:rsid w:val="00EE3C26"/>
    <w:rsid w:val="00EE4BD1"/>
    <w:rsid w:val="00EE4F55"/>
    <w:rsid w:val="00EF22AE"/>
    <w:rsid w:val="00EF7156"/>
    <w:rsid w:val="00EF7579"/>
    <w:rsid w:val="00F025A2"/>
    <w:rsid w:val="00F04712"/>
    <w:rsid w:val="00F10912"/>
    <w:rsid w:val="00F121DB"/>
    <w:rsid w:val="00F14C1D"/>
    <w:rsid w:val="00F21044"/>
    <w:rsid w:val="00F22EC7"/>
    <w:rsid w:val="00F2438F"/>
    <w:rsid w:val="00F26FFA"/>
    <w:rsid w:val="00F30163"/>
    <w:rsid w:val="00F31EF0"/>
    <w:rsid w:val="00F33851"/>
    <w:rsid w:val="00F40D4C"/>
    <w:rsid w:val="00F419EB"/>
    <w:rsid w:val="00F4261C"/>
    <w:rsid w:val="00F431AE"/>
    <w:rsid w:val="00F505D8"/>
    <w:rsid w:val="00F52383"/>
    <w:rsid w:val="00F529EE"/>
    <w:rsid w:val="00F52F01"/>
    <w:rsid w:val="00F553AD"/>
    <w:rsid w:val="00F5639D"/>
    <w:rsid w:val="00F622CA"/>
    <w:rsid w:val="00F653B8"/>
    <w:rsid w:val="00F703A3"/>
    <w:rsid w:val="00F7255F"/>
    <w:rsid w:val="00F817C4"/>
    <w:rsid w:val="00F82F81"/>
    <w:rsid w:val="00F830B9"/>
    <w:rsid w:val="00F83619"/>
    <w:rsid w:val="00F83F8C"/>
    <w:rsid w:val="00F84DC9"/>
    <w:rsid w:val="00F94FAA"/>
    <w:rsid w:val="00F95DAF"/>
    <w:rsid w:val="00FA1266"/>
    <w:rsid w:val="00FA2E87"/>
    <w:rsid w:val="00FA37D6"/>
    <w:rsid w:val="00FB184E"/>
    <w:rsid w:val="00FB24CC"/>
    <w:rsid w:val="00FB31F3"/>
    <w:rsid w:val="00FB6DAE"/>
    <w:rsid w:val="00FB7986"/>
    <w:rsid w:val="00FC1192"/>
    <w:rsid w:val="00FC357E"/>
    <w:rsid w:val="00FC6FA2"/>
    <w:rsid w:val="00FD5DD5"/>
    <w:rsid w:val="00FD7E14"/>
    <w:rsid w:val="00FE65A7"/>
    <w:rsid w:val="00FE6E27"/>
    <w:rsid w:val="00FF2CEA"/>
    <w:rsid w:val="00FF3726"/>
    <w:rsid w:val="00FF4336"/>
    <w:rsid w:val="00FF6524"/>
    <w:rsid w:val="00FF728F"/>
    <w:rsid w:val="04C02D93"/>
    <w:rsid w:val="25F100BF"/>
    <w:rsid w:val="38539E7E"/>
    <w:rsid w:val="5AA7F2EE"/>
    <w:rsid w:val="5C128524"/>
    <w:rsid w:val="5C822420"/>
    <w:rsid w:val="6D49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44EA24C"/>
  <w15:chartTrackingRefBased/>
  <w15:docId w15:val="{BE1C64F8-FD74-40DB-B92C-8EFD4138B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qFormat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SE" w:eastAsia="en-GB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163037"/>
    <w:rPr>
      <w:lang w:val="en-GB" w:eastAsia="en-US"/>
    </w:rPr>
  </w:style>
  <w:style w:type="table" w:styleId="TableGrid">
    <w:name w:val="Table Grid"/>
    <w:basedOn w:val="TableNormal"/>
    <w:rsid w:val="00C356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ocked/>
    <w:rsid w:val="00A24F8A"/>
    <w:rPr>
      <w:lang w:val="x-none"/>
    </w:rPr>
  </w:style>
  <w:style w:type="character" w:customStyle="1" w:styleId="ui-provider">
    <w:name w:val="ui-provider"/>
    <w:basedOn w:val="DefaultParagraphFont"/>
    <w:rsid w:val="00A7465C"/>
  </w:style>
  <w:style w:type="paragraph" w:customStyle="1" w:styleId="p1">
    <w:name w:val="p1"/>
    <w:basedOn w:val="Normal"/>
    <w:rsid w:val="00846D6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4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>Mirja Kuehlewind</DisplayName>
        <AccountId>1157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BDCE16-B321-4DD1-94F4-E677E69E14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379BAE-5DE6-4735-9C72-71283C0921E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2140DCCF-EC63-4747-BEF7-C12589BAAA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1580</Words>
  <Characters>9012</Characters>
  <Application>Microsoft Office Word</Application>
  <DocSecurity>0</DocSecurity>
  <Lines>75</Lines>
  <Paragraphs>21</Paragraphs>
  <ScaleCrop>false</ScaleCrop>
  <Manager/>
  <Company/>
  <LinksUpToDate>false</LinksUpToDate>
  <CharactersWithSpaces>10571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Ericsson User</cp:lastModifiedBy>
  <cp:revision>15</cp:revision>
  <dcterms:created xsi:type="dcterms:W3CDTF">2024-05-17T13:51:00Z</dcterms:created>
  <dcterms:modified xsi:type="dcterms:W3CDTF">2024-05-17T20:05:00Z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ContentTypeId">
    <vt:lpwstr>0x01010016D558C5159B8B4F9B176D7942557666</vt:lpwstr>
  </property>
  <property fmtid="{D5CDD505-2E9C-101B-9397-08002B2CF9AE}" pid="10" name="MediaServiceImageTags">
    <vt:lpwstr/>
  </property>
</Properties>
</file>